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9A979F" w14:textId="55051F08" w:rsidR="004B1C68" w:rsidRPr="00EE28D1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EE28D1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2059DA">
        <w:rPr>
          <w:rStyle w:val="head-activityType"/>
          <w:color w:val="000000" w:themeColor="text1"/>
          <w:sz w:val="36"/>
          <w:szCs w:val="36"/>
        </w:rPr>
        <w:t>6</w:t>
      </w:r>
      <w:r w:rsidRPr="00EE28D1">
        <w:rPr>
          <w:rStyle w:val="head-activityType"/>
          <w:color w:val="000000" w:themeColor="text1"/>
          <w:sz w:val="36"/>
          <w:szCs w:val="36"/>
        </w:rPr>
        <w:t xml:space="preserve"> </w:t>
      </w:r>
      <w:r w:rsidR="00664C86" w:rsidRPr="00EE28D1">
        <w:rPr>
          <w:rStyle w:val="head-activityType"/>
          <w:color w:val="000000" w:themeColor="text1"/>
          <w:sz w:val="36"/>
          <w:szCs w:val="36"/>
        </w:rPr>
        <w:t>t</w:t>
      </w:r>
      <w:r w:rsidRPr="00EE28D1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7D68D883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923969F" wp14:editId="6AB1DCC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77777777" w:rsidR="004B6819" w:rsidRPr="00E63C15" w:rsidRDefault="004B6819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63C15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Vocabulary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" fillcolor="#7f7f7f [1612]" stroked="f" strokeweight="1pt">
                <v:stroke joinstyle="miter"/>
                <v:textbox inset="0,0,0,0">
                  <w:txbxContent>
                    <w:p w14:paraId="70A887FB" w14:textId="77777777" w:rsidR="004B6819" w:rsidRPr="00E63C15" w:rsidRDefault="004B6819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E63C15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Vocabulary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13090CD7" w14:textId="7F7AB710" w:rsidR="0045796A" w:rsidRDefault="00E2520B" w:rsidP="0045796A">
      <w:pPr>
        <w:pStyle w:val="instruction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0B216450" wp14:editId="4CC894DE">
                <wp:simplePos x="0" y="0"/>
                <wp:positionH relativeFrom="column">
                  <wp:posOffset>1008126</wp:posOffset>
                </wp:positionH>
                <wp:positionV relativeFrom="paragraph">
                  <wp:posOffset>804418</wp:posOffset>
                </wp:positionV>
                <wp:extent cx="3524885" cy="1924685"/>
                <wp:effectExtent l="12700" t="12700" r="18415" b="18415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24885" cy="1924685"/>
                          <a:chOff x="0" y="0"/>
                          <a:chExt cx="3524925" cy="1924742"/>
                        </a:xfrm>
                      </wpg:grpSpPr>
                      <wps:wsp>
                        <wps:cNvPr id="8" name="Oval 8"/>
                        <wps:cNvSpPr/>
                        <wps:spPr>
                          <a:xfrm>
                            <a:off x="292608" y="0"/>
                            <a:ext cx="287949" cy="28796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A892D64" w14:textId="77777777" w:rsidR="00E2520B" w:rsidRPr="00572DD9" w:rsidRDefault="00E2520B" w:rsidP="00E2520B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 w:rsidRPr="00572DD9"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Oval 9"/>
                        <wps:cNvSpPr/>
                        <wps:spPr>
                          <a:xfrm>
                            <a:off x="2020824" y="73152"/>
                            <a:ext cx="287949" cy="28796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578802" w14:textId="77777777" w:rsidR="00E2520B" w:rsidRPr="00572DD9" w:rsidRDefault="00E2520B" w:rsidP="00E2520B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Oval 11"/>
                        <wps:cNvSpPr/>
                        <wps:spPr>
                          <a:xfrm>
                            <a:off x="2980944" y="219456"/>
                            <a:ext cx="287949" cy="28796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BCD3A8" w14:textId="77777777" w:rsidR="00E2520B" w:rsidRPr="00572DD9" w:rsidRDefault="00E2520B" w:rsidP="00E2520B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Oval 12"/>
                        <wps:cNvSpPr/>
                        <wps:spPr>
                          <a:xfrm>
                            <a:off x="3236976" y="1499616"/>
                            <a:ext cx="287949" cy="28796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1DE65C8" w14:textId="1E3445A9" w:rsidR="00E2520B" w:rsidRPr="00572DD9" w:rsidRDefault="000936BE" w:rsidP="00E2520B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Oval 20"/>
                        <wps:cNvSpPr/>
                        <wps:spPr>
                          <a:xfrm>
                            <a:off x="0" y="1636776"/>
                            <a:ext cx="287949" cy="287966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 w="190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7369A41" w14:textId="4AEEF8B8" w:rsidR="00E2520B" w:rsidRPr="00572DD9" w:rsidRDefault="000936BE" w:rsidP="00E2520B">
                              <w:pPr>
                                <w:ind w:left="85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216450" id="Group 25" o:spid="_x0000_s1027" style="position:absolute;left:0;text-align:left;margin-left:79.4pt;margin-top:63.35pt;width:277.55pt;height:151.55pt;z-index:251699200" coordsize="35249,1924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">
                <v:oval id="Oval 8" o:spid="_x0000_s1028" style="position:absolute;left:2926;width:2879;height:287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" fillcolor="black [3213]" strokecolor="white [3212]" strokeweight="1.5pt">
                  <v:stroke joinstyle="miter"/>
                  <v:textbox inset="0,0,0,0">
                    <w:txbxContent>
                      <w:p w14:paraId="3A892D64" w14:textId="77777777" w:rsidR="00E2520B" w:rsidRPr="00572DD9" w:rsidRDefault="00E2520B" w:rsidP="00E2520B">
                        <w:pPr>
                          <w:ind w:left="85"/>
                          <w:rPr>
                            <w:b/>
                          </w:rPr>
                        </w:pPr>
                        <w:r w:rsidRPr="00572DD9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  <v:oval id="Oval 9" o:spid="_x0000_s1029" style="position:absolute;left:20208;top:731;width:2879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" fillcolor="black [3213]" strokecolor="white [3212]" strokeweight="1.5pt">
                  <v:stroke joinstyle="miter"/>
                  <v:textbox inset="0,0,0,0">
                    <w:txbxContent>
                      <w:p w14:paraId="63578802" w14:textId="77777777" w:rsidR="00E2520B" w:rsidRPr="00572DD9" w:rsidRDefault="00E2520B" w:rsidP="00E2520B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  <v:oval id="Oval 11" o:spid="_x0000_s1030" style="position:absolute;left:29809;top:2194;width:2879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" fillcolor="black [3213]" strokecolor="white [3212]" strokeweight="1.5pt">
                  <v:stroke joinstyle="miter"/>
                  <v:textbox inset="0,0,0,0">
                    <w:txbxContent>
                      <w:p w14:paraId="7DBCD3A8" w14:textId="77777777" w:rsidR="00E2520B" w:rsidRPr="00572DD9" w:rsidRDefault="00E2520B" w:rsidP="00E2520B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  <v:oval id="Oval 12" o:spid="_x0000_s1031" style="position:absolute;left:32369;top:14996;width:2880;height:287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" fillcolor="black [3213]" strokecolor="white [3212]" strokeweight="1.5pt">
                  <v:stroke joinstyle="miter"/>
                  <v:textbox inset="0,0,0,0">
                    <w:txbxContent>
                      <w:p w14:paraId="31DE65C8" w14:textId="1E3445A9" w:rsidR="00E2520B" w:rsidRPr="00572DD9" w:rsidRDefault="000936BE" w:rsidP="00E2520B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  <v:oval id="Oval 20" o:spid="_x0000_s1032" style="position:absolute;top:16367;width:2879;height:28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" fillcolor="black [3213]" strokecolor="white [3212]" strokeweight="1.5pt">
                  <v:stroke joinstyle="miter"/>
                  <v:textbox inset="0,0,0,0">
                    <w:txbxContent>
                      <w:p w14:paraId="07369A41" w14:textId="4AEEF8B8" w:rsidR="00E2520B" w:rsidRPr="00572DD9" w:rsidRDefault="000936BE" w:rsidP="00E2520B">
                        <w:pPr>
                          <w:ind w:left="85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45796A">
        <w:t>1</w:t>
      </w:r>
      <w:r w:rsidR="0045796A">
        <w:tab/>
      </w:r>
      <w:r w:rsidR="00797705">
        <w:t>Look and match.</w:t>
      </w:r>
      <w:r w:rsidRPr="00E2520B">
        <w:rPr>
          <w:noProof/>
        </w:rPr>
        <w:t xml:space="preserve"> </w:t>
      </w:r>
    </w:p>
    <w:p w14:paraId="5D3E54B1" w14:textId="034E37EC" w:rsidR="0045796A" w:rsidRDefault="00136EA0" w:rsidP="00797705">
      <w:pPr>
        <w:pStyle w:val="wordpool-text"/>
        <w:spacing w:after="120"/>
        <w:ind w:right="2689"/>
      </w:pPr>
      <w:r w:rsidRPr="00136EA0">
        <w:rPr>
          <w:lang w:val="en-US"/>
        </w:rPr>
        <w:t>high-speed train</w:t>
      </w:r>
      <w:r w:rsidRPr="001213FC">
        <w:t> </w:t>
      </w:r>
      <w:r w:rsidRPr="00136EA0">
        <w:rPr>
          <w:lang w:val="en-US"/>
        </w:rPr>
        <w:t>jetpack</w:t>
      </w:r>
      <w:r w:rsidRPr="00136EA0">
        <w:rPr>
          <w:lang w:val="en-US"/>
        </w:rPr>
        <w:tab/>
      </w:r>
      <w:r w:rsidRPr="001213FC">
        <w:t> </w:t>
      </w:r>
      <w:r w:rsidRPr="00136EA0">
        <w:rPr>
          <w:lang w:val="en-US"/>
        </w:rPr>
        <w:t>monorail</w:t>
      </w:r>
      <w:r w:rsidRPr="001213FC">
        <w:t> </w:t>
      </w:r>
      <w:r w:rsidRPr="00136EA0">
        <w:rPr>
          <w:lang w:val="en-US"/>
        </w:rPr>
        <w:t>spaceship</w:t>
      </w:r>
      <w:r w:rsidRPr="001213FC">
        <w:t> </w:t>
      </w:r>
      <w:r w:rsidRPr="00136EA0">
        <w:rPr>
          <w:lang w:val="en-US"/>
        </w:rPr>
        <w:t>supersonic jet</w:t>
      </w:r>
      <w:bookmarkStart w:id="0" w:name="_GoBack"/>
      <w:bookmarkEnd w:id="0"/>
    </w:p>
    <w:p w14:paraId="5615CF54" w14:textId="2D967106" w:rsidR="00797705" w:rsidRDefault="00797705" w:rsidP="00797705">
      <w:pPr>
        <w:pStyle w:val="activity-numbered"/>
        <w:spacing w:line="240" w:lineRule="auto"/>
      </w:pPr>
      <w:r>
        <w:rPr>
          <w:noProof/>
        </w:rPr>
        <w:drawing>
          <wp:inline distT="0" distB="0" distL="0" distR="0" wp14:anchorId="08B3141B" wp14:editId="0407D4D1">
            <wp:extent cx="4965192" cy="2579508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C4SU6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510" cy="259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BD0B4" w14:textId="0F69A42D" w:rsidR="00797705" w:rsidRPr="00DD1BF0" w:rsidRDefault="00797705" w:rsidP="00797705">
      <w:pPr>
        <w:pStyle w:val="activity-numbered"/>
        <w:spacing w:before="120" w:after="60"/>
        <w:rPr>
          <w:rStyle w:val="wol"/>
          <w:u w:val="none"/>
        </w:rPr>
      </w:pPr>
      <w:r w:rsidRPr="00CA667E">
        <w:t>1</w:t>
      </w:r>
      <w:r w:rsidRPr="00CA667E">
        <w:tab/>
      </w:r>
      <w:r>
        <w:rPr>
          <w:rStyle w:val="wol"/>
          <w:u w:val="none"/>
        </w:rPr>
        <w:t>________________________</w:t>
      </w:r>
    </w:p>
    <w:p w14:paraId="44C27822" w14:textId="5C6AD76E" w:rsidR="00797705" w:rsidRPr="00DD1BF0" w:rsidRDefault="00797705" w:rsidP="00797705">
      <w:pPr>
        <w:pStyle w:val="activity-numbered"/>
        <w:spacing w:after="60"/>
        <w:rPr>
          <w:rStyle w:val="wol"/>
          <w:u w:val="none"/>
        </w:rPr>
      </w:pPr>
      <w:r w:rsidRPr="00CA667E">
        <w:t>2</w:t>
      </w:r>
      <w:r w:rsidRPr="00CA667E">
        <w:tab/>
      </w:r>
      <w:r>
        <w:rPr>
          <w:rStyle w:val="wol"/>
          <w:u w:val="none"/>
        </w:rPr>
        <w:t>________________________</w:t>
      </w:r>
    </w:p>
    <w:p w14:paraId="73879C05" w14:textId="2987F4B7" w:rsidR="00797705" w:rsidRPr="00DD1BF0" w:rsidRDefault="00797705" w:rsidP="00797705">
      <w:pPr>
        <w:pStyle w:val="activity-numbered"/>
        <w:spacing w:after="60"/>
        <w:rPr>
          <w:rStyle w:val="wol"/>
          <w:u w:val="none"/>
        </w:rPr>
      </w:pPr>
      <w:r w:rsidRPr="00CA667E">
        <w:t>3</w:t>
      </w:r>
      <w:r w:rsidRPr="00CA667E">
        <w:tab/>
      </w:r>
      <w:r>
        <w:rPr>
          <w:rStyle w:val="wol"/>
          <w:u w:val="none"/>
        </w:rPr>
        <w:t>________________________</w:t>
      </w:r>
    </w:p>
    <w:p w14:paraId="34796CB2" w14:textId="76FEC01E" w:rsidR="00797705" w:rsidRPr="00DD1BF0" w:rsidRDefault="00797705" w:rsidP="00797705">
      <w:pPr>
        <w:pStyle w:val="activity-numbered"/>
        <w:spacing w:after="60"/>
        <w:rPr>
          <w:rStyle w:val="wol"/>
          <w:u w:val="none"/>
        </w:rPr>
      </w:pPr>
      <w:r w:rsidRPr="00CA667E">
        <w:t>4</w:t>
      </w:r>
      <w:r w:rsidRPr="00CA667E">
        <w:tab/>
      </w:r>
      <w:r>
        <w:rPr>
          <w:rStyle w:val="wol"/>
          <w:u w:val="none"/>
        </w:rPr>
        <w:t>________________________</w:t>
      </w:r>
    </w:p>
    <w:p w14:paraId="314BAC53" w14:textId="49C2E8EF" w:rsidR="00797705" w:rsidRPr="00DD1BF0" w:rsidRDefault="00797705" w:rsidP="00797705">
      <w:pPr>
        <w:pStyle w:val="activity-numbered"/>
        <w:rPr>
          <w:rStyle w:val="wol"/>
          <w:u w:val="none"/>
        </w:rPr>
      </w:pPr>
      <w:r w:rsidRPr="00CA667E">
        <w:t>5</w:t>
      </w:r>
      <w:r w:rsidRPr="00CA667E">
        <w:tab/>
      </w:r>
      <w:r>
        <w:rPr>
          <w:rStyle w:val="wol"/>
          <w:u w:val="none"/>
        </w:rPr>
        <w:t>________________________</w:t>
      </w:r>
    </w:p>
    <w:p w14:paraId="1DBFA59B" w14:textId="6A80C245" w:rsidR="00797705" w:rsidRPr="002D2043" w:rsidRDefault="00797705" w:rsidP="00797705">
      <w:pPr>
        <w:pStyle w:val="marks"/>
        <w:spacing w:before="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0936BE">
        <w:rPr>
          <w:rStyle w:val="marks-frame"/>
        </w:rPr>
        <w:t>5</w:t>
      </w:r>
      <w:r w:rsidRPr="002D2043">
        <w:rPr>
          <w:rStyle w:val="marks-frame"/>
        </w:rPr>
        <w:t> </w:t>
      </w:r>
    </w:p>
    <w:p w14:paraId="66083E70" w14:textId="425FFE97" w:rsidR="0045796A" w:rsidRDefault="00E2520B" w:rsidP="00E2520B">
      <w:pPr>
        <w:pStyle w:val="instruction"/>
      </w:pPr>
      <w:r>
        <w:t>2</w:t>
      </w:r>
      <w:r>
        <w:tab/>
        <w:t xml:space="preserve">Look </w:t>
      </w:r>
      <w:r w:rsidRPr="00780473">
        <w:t>and</w:t>
      </w:r>
      <w:r>
        <w:t xml:space="preserve"> match.</w:t>
      </w:r>
      <w:r w:rsidR="0045796A" w:rsidRPr="00180D92">
        <w:t xml:space="preserve"> 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E2520B" w14:paraId="1CBAF4C6" w14:textId="77777777" w:rsidTr="00E2520B">
        <w:trPr>
          <w:cantSplit/>
          <w:trHeight w:val="1304"/>
        </w:trPr>
        <w:tc>
          <w:tcPr>
            <w:tcW w:w="2777" w:type="dxa"/>
            <w:vAlign w:val="center"/>
          </w:tcPr>
          <w:p w14:paraId="23545C30" w14:textId="77777777" w:rsidR="00E2520B" w:rsidRDefault="00E2520B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8027B8" wp14:editId="38AC622D">
                  <wp:extent cx="677672" cy="755438"/>
                  <wp:effectExtent l="0" t="0" r="0" b="0"/>
                  <wp:docPr id="102631425" name="Picture 10263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307" cy="760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6616AD6" w14:textId="77777777" w:rsidR="00E2520B" w:rsidRDefault="00E2520B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39045D" wp14:editId="76811E2D">
                  <wp:extent cx="866140" cy="718262"/>
                  <wp:effectExtent l="0" t="0" r="0" b="5715"/>
                  <wp:docPr id="102631426" name="Picture 10263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906" cy="719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24C85F0" w14:textId="77777777" w:rsidR="00E2520B" w:rsidRDefault="00E2520B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87FF24" wp14:editId="6782C8DA">
                  <wp:extent cx="552139" cy="680544"/>
                  <wp:effectExtent l="0" t="0" r="0" b="5715"/>
                  <wp:docPr id="102631427" name="Picture 102631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139" cy="680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520B" w:rsidRPr="00685431" w14:paraId="28AFC48B" w14:textId="77777777" w:rsidTr="00473925">
        <w:trPr>
          <w:cantSplit/>
          <w:trHeight w:val="454"/>
        </w:trPr>
        <w:tc>
          <w:tcPr>
            <w:tcW w:w="2777" w:type="dxa"/>
            <w:vAlign w:val="center"/>
          </w:tcPr>
          <w:p w14:paraId="4B4D0654" w14:textId="0310C27F" w:rsidR="00E2520B" w:rsidRPr="00685431" w:rsidRDefault="00E2520B" w:rsidP="00473925">
            <w:pPr>
              <w:pStyle w:val="activity-numbered--centered"/>
              <w:spacing w:after="0"/>
            </w:pPr>
            <w:r>
              <w:t>A</w:t>
            </w:r>
          </w:p>
        </w:tc>
        <w:tc>
          <w:tcPr>
            <w:tcW w:w="2778" w:type="dxa"/>
            <w:vAlign w:val="center"/>
          </w:tcPr>
          <w:p w14:paraId="64F89968" w14:textId="30DB1931" w:rsidR="00E2520B" w:rsidRPr="00685431" w:rsidRDefault="00E2520B" w:rsidP="00473925">
            <w:pPr>
              <w:pStyle w:val="activity-numbered--centered"/>
              <w:spacing w:after="0"/>
            </w:pPr>
            <w:r>
              <w:t>B</w:t>
            </w:r>
          </w:p>
        </w:tc>
        <w:tc>
          <w:tcPr>
            <w:tcW w:w="2778" w:type="dxa"/>
            <w:vAlign w:val="center"/>
          </w:tcPr>
          <w:p w14:paraId="30222344" w14:textId="3625A8C7" w:rsidR="00E2520B" w:rsidRPr="00685431" w:rsidRDefault="00E2520B" w:rsidP="00473925">
            <w:pPr>
              <w:pStyle w:val="activity-numbered--centered"/>
              <w:spacing w:after="0"/>
            </w:pPr>
            <w:r>
              <w:t>C</w:t>
            </w:r>
          </w:p>
        </w:tc>
      </w:tr>
      <w:tr w:rsidR="00E2520B" w14:paraId="16B4C4D0" w14:textId="77777777" w:rsidTr="00E2520B">
        <w:trPr>
          <w:cantSplit/>
          <w:trHeight w:val="1361"/>
        </w:trPr>
        <w:tc>
          <w:tcPr>
            <w:tcW w:w="2777" w:type="dxa"/>
            <w:vAlign w:val="center"/>
          </w:tcPr>
          <w:p w14:paraId="7A13BDFE" w14:textId="77777777" w:rsidR="00E2520B" w:rsidRDefault="00E2520B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F675F81" wp14:editId="4D12F454">
                  <wp:extent cx="1005840" cy="481964"/>
                  <wp:effectExtent l="0" t="0" r="0" b="1270"/>
                  <wp:docPr id="102631428" name="Picture 102631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083" cy="485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626CADA3" w14:textId="77777777" w:rsidR="00E2520B" w:rsidRDefault="00E2520B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6D6999E" wp14:editId="2F3F80A2">
                  <wp:extent cx="1117494" cy="658368"/>
                  <wp:effectExtent l="0" t="0" r="635" b="254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922" cy="660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E4E237F" w14:textId="77777777" w:rsidR="00E2520B" w:rsidRDefault="00E2520B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B091AE" wp14:editId="6A370A37">
                  <wp:extent cx="1144536" cy="584708"/>
                  <wp:effectExtent l="0" t="0" r="0" b="0"/>
                  <wp:docPr id="102631424" name="Picture 10263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136" cy="589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520B" w14:paraId="051DEFAB" w14:textId="77777777" w:rsidTr="00473925">
        <w:trPr>
          <w:cantSplit/>
          <w:trHeight w:val="454"/>
        </w:trPr>
        <w:tc>
          <w:tcPr>
            <w:tcW w:w="2777" w:type="dxa"/>
            <w:vAlign w:val="center"/>
          </w:tcPr>
          <w:p w14:paraId="2FEF14D6" w14:textId="739A1D39" w:rsidR="00E2520B" w:rsidRDefault="00E2520B" w:rsidP="00473925">
            <w:pPr>
              <w:pStyle w:val="activity-numbered--centered"/>
              <w:spacing w:after="0"/>
            </w:pPr>
            <w:r>
              <w:t>D</w:t>
            </w:r>
          </w:p>
        </w:tc>
        <w:tc>
          <w:tcPr>
            <w:tcW w:w="2778" w:type="dxa"/>
            <w:vAlign w:val="center"/>
          </w:tcPr>
          <w:p w14:paraId="01FF3534" w14:textId="540AF641" w:rsidR="00E2520B" w:rsidRDefault="00E2520B" w:rsidP="00473925">
            <w:pPr>
              <w:pStyle w:val="activity-numbered--centered"/>
              <w:spacing w:after="0"/>
            </w:pPr>
            <w:r>
              <w:t>E</w:t>
            </w:r>
          </w:p>
        </w:tc>
        <w:tc>
          <w:tcPr>
            <w:tcW w:w="2778" w:type="dxa"/>
            <w:vAlign w:val="center"/>
          </w:tcPr>
          <w:p w14:paraId="36A8CF1A" w14:textId="6BC52B80" w:rsidR="00E2520B" w:rsidRPr="00350086" w:rsidRDefault="00E2520B" w:rsidP="00473925">
            <w:pPr>
              <w:pStyle w:val="activity-numbered--centered"/>
              <w:spacing w:after="0"/>
            </w:pPr>
            <w:r>
              <w:t>F</w:t>
            </w:r>
          </w:p>
        </w:tc>
      </w:tr>
    </w:tbl>
    <w:p w14:paraId="4FD0E0F4" w14:textId="47F63E61" w:rsidR="00E2520B" w:rsidRPr="00E2520B" w:rsidRDefault="00E2520B" w:rsidP="00E2520B">
      <w:pPr>
        <w:tabs>
          <w:tab w:val="left" w:pos="567"/>
          <w:tab w:val="left" w:pos="2835"/>
          <w:tab w:val="left" w:pos="3119"/>
          <w:tab w:val="left" w:pos="5103"/>
          <w:tab w:val="left" w:pos="5387"/>
        </w:tabs>
        <w:adjustRightInd w:val="0"/>
        <w:snapToGrid w:val="0"/>
        <w:spacing w:before="60" w:after="60" w:line="320" w:lineRule="exact"/>
        <w:ind w:left="568" w:right="851" w:hanging="284"/>
        <w:rPr>
          <w:rFonts w:asciiTheme="minorHAnsi" w:hAnsiTheme="minorHAnsi"/>
          <w:bCs/>
          <w:noProof/>
          <w:color w:val="000000"/>
        </w:rPr>
      </w:pPr>
      <w:r w:rsidRPr="00E2520B">
        <w:rPr>
          <w:rFonts w:asciiTheme="minorHAnsi" w:hAnsiTheme="minorHAnsi"/>
          <w:bCs/>
          <w:noProof/>
          <w:color w:val="000000"/>
        </w:rPr>
        <w:t>1</w:t>
      </w:r>
      <w:r w:rsidRPr="00E2520B">
        <w:rPr>
          <w:rFonts w:asciiTheme="minorHAnsi" w:hAnsiTheme="minorHAnsi"/>
          <w:bCs/>
          <w:noProof/>
          <w:color w:val="000000"/>
        </w:rPr>
        <w:tab/>
        <w:t xml:space="preserve">into </w:t>
      </w:r>
      <w:r>
        <w:rPr>
          <w:rFonts w:asciiTheme="minorHAnsi" w:hAnsiTheme="minorHAnsi"/>
          <w:bCs/>
          <w:noProof/>
          <w:color w:val="000000"/>
        </w:rPr>
        <w:t xml:space="preserve"> </w:t>
      </w:r>
      <w:r w:rsidRPr="00E2520B">
        <w:rPr>
          <w:rFonts w:asciiTheme="minorHAnsi" w:hAnsiTheme="minorHAnsi"/>
          <w:bCs/>
          <w:noProof/>
          <w:color w:val="000000"/>
          <w:u w:val="single" w:color="000000"/>
        </w:rPr>
        <w:t>     </w:t>
      </w:r>
      <w:r w:rsidRPr="00E2520B">
        <w:rPr>
          <w:rFonts w:asciiTheme="minorHAnsi" w:hAnsiTheme="minorHAnsi"/>
          <w:bCs/>
          <w:noProof/>
          <w:color w:val="000000"/>
        </w:rPr>
        <w:tab/>
        <w:t>2</w:t>
      </w:r>
      <w:r w:rsidRPr="00E2520B">
        <w:rPr>
          <w:rFonts w:asciiTheme="minorHAnsi" w:hAnsiTheme="minorHAnsi"/>
          <w:bCs/>
          <w:noProof/>
          <w:color w:val="000000"/>
        </w:rPr>
        <w:tab/>
        <w:t xml:space="preserve">over  </w:t>
      </w:r>
      <w:r w:rsidRPr="00E2520B">
        <w:rPr>
          <w:rFonts w:asciiTheme="minorHAnsi" w:hAnsiTheme="minorHAnsi"/>
          <w:bCs/>
          <w:noProof/>
          <w:color w:val="000000"/>
          <w:u w:val="single" w:color="000000"/>
        </w:rPr>
        <w:t>     </w:t>
      </w:r>
      <w:r w:rsidRPr="00E2520B">
        <w:rPr>
          <w:rFonts w:asciiTheme="minorHAnsi" w:hAnsiTheme="minorHAnsi"/>
          <w:bCs/>
          <w:noProof/>
          <w:color w:val="000000"/>
        </w:rPr>
        <w:tab/>
        <w:t>3</w:t>
      </w:r>
      <w:r w:rsidRPr="00E2520B">
        <w:rPr>
          <w:rFonts w:asciiTheme="minorHAnsi" w:hAnsiTheme="minorHAnsi"/>
          <w:bCs/>
          <w:noProof/>
          <w:color w:val="000000"/>
        </w:rPr>
        <w:tab/>
        <w:t>straight ahead</w:t>
      </w:r>
      <w:r>
        <w:rPr>
          <w:rFonts w:asciiTheme="minorHAnsi" w:hAnsiTheme="minorHAnsi"/>
          <w:bCs/>
          <w:noProof/>
          <w:color w:val="000000"/>
        </w:rPr>
        <w:t xml:space="preserve"> </w:t>
      </w:r>
      <w:r w:rsidRPr="00E2520B">
        <w:rPr>
          <w:rFonts w:asciiTheme="minorHAnsi" w:hAnsiTheme="minorHAnsi"/>
          <w:bCs/>
          <w:noProof/>
          <w:color w:val="000000"/>
        </w:rPr>
        <w:t xml:space="preserve"> </w:t>
      </w:r>
      <w:r w:rsidRPr="00E2520B">
        <w:rPr>
          <w:rFonts w:asciiTheme="minorHAnsi" w:hAnsiTheme="minorHAnsi"/>
          <w:bCs/>
          <w:noProof/>
          <w:color w:val="000000"/>
          <w:u w:val="single" w:color="000000"/>
        </w:rPr>
        <w:t>     </w:t>
      </w:r>
    </w:p>
    <w:p w14:paraId="77B6B980" w14:textId="4CC3DC1D" w:rsidR="00E2520B" w:rsidRPr="00E2520B" w:rsidRDefault="00E2520B" w:rsidP="00E2520B">
      <w:pPr>
        <w:pStyle w:val="activity-numbered"/>
        <w:tabs>
          <w:tab w:val="clear" w:pos="4820"/>
          <w:tab w:val="left" w:pos="2835"/>
          <w:tab w:val="left" w:pos="3119"/>
          <w:tab w:val="left" w:pos="5103"/>
        </w:tabs>
        <w:spacing w:before="60" w:after="60"/>
      </w:pPr>
      <w:r w:rsidRPr="00E2520B">
        <w:rPr>
          <w:rFonts w:ascii="Calibri" w:hAnsi="Calibri"/>
          <w:bCs w:val="0"/>
          <w:color w:val="auto"/>
        </w:rPr>
        <w:t>4</w:t>
      </w:r>
      <w:r w:rsidRPr="00E2520B">
        <w:rPr>
          <w:rFonts w:ascii="Calibri" w:hAnsi="Calibri"/>
          <w:bCs w:val="0"/>
          <w:color w:val="auto"/>
        </w:rPr>
        <w:tab/>
        <w:t xml:space="preserve">down </w:t>
      </w:r>
      <w:r>
        <w:rPr>
          <w:rFonts w:ascii="Calibri" w:hAnsi="Calibri"/>
          <w:bCs w:val="0"/>
          <w:color w:val="auto"/>
        </w:rPr>
        <w:t xml:space="preserve"> </w:t>
      </w:r>
      <w:r w:rsidRPr="00E2520B">
        <w:rPr>
          <w:bCs w:val="0"/>
          <w:u w:val="single" w:color="000000"/>
        </w:rPr>
        <w:t>     </w:t>
      </w:r>
      <w:r w:rsidRPr="00E2520B">
        <w:rPr>
          <w:rFonts w:ascii="Calibri" w:hAnsi="Calibri"/>
          <w:bCs w:val="0"/>
          <w:color w:val="auto"/>
        </w:rPr>
        <w:tab/>
        <w:t>5</w:t>
      </w:r>
      <w:r w:rsidRPr="00E2520B">
        <w:rPr>
          <w:rFonts w:ascii="Calibri" w:hAnsi="Calibri"/>
          <w:bCs w:val="0"/>
          <w:color w:val="auto"/>
        </w:rPr>
        <w:tab/>
        <w:t>through</w:t>
      </w:r>
      <w:r>
        <w:rPr>
          <w:rFonts w:ascii="Calibri" w:hAnsi="Calibri"/>
          <w:bCs w:val="0"/>
          <w:color w:val="auto"/>
        </w:rPr>
        <w:t xml:space="preserve"> </w:t>
      </w:r>
      <w:r w:rsidRPr="00E2520B">
        <w:rPr>
          <w:rFonts w:ascii="Calibri" w:hAnsi="Calibri"/>
          <w:bCs w:val="0"/>
          <w:color w:val="auto"/>
        </w:rPr>
        <w:t xml:space="preserve"> </w:t>
      </w:r>
      <w:r w:rsidRPr="00E2520B">
        <w:rPr>
          <w:bCs w:val="0"/>
          <w:u w:val="single" w:color="000000"/>
        </w:rPr>
        <w:t>     </w:t>
      </w:r>
      <w:r w:rsidRPr="00E2520B">
        <w:rPr>
          <w:rFonts w:ascii="Calibri" w:hAnsi="Calibri"/>
          <w:bCs w:val="0"/>
          <w:color w:val="auto"/>
        </w:rPr>
        <w:tab/>
        <w:t>6</w:t>
      </w:r>
      <w:r w:rsidRPr="00E2520B">
        <w:rPr>
          <w:rFonts w:ascii="Calibri" w:hAnsi="Calibri"/>
          <w:bCs w:val="0"/>
          <w:color w:val="auto"/>
        </w:rPr>
        <w:tab/>
        <w:t>up</w:t>
      </w:r>
      <w:r>
        <w:rPr>
          <w:rFonts w:ascii="Calibri" w:hAnsi="Calibri"/>
          <w:bCs w:val="0"/>
          <w:color w:val="auto"/>
        </w:rPr>
        <w:t xml:space="preserve"> </w:t>
      </w:r>
      <w:r w:rsidRPr="00E2520B">
        <w:rPr>
          <w:rFonts w:ascii="Calibri" w:hAnsi="Calibri"/>
          <w:bCs w:val="0"/>
          <w:color w:val="auto"/>
        </w:rPr>
        <w:t xml:space="preserve"> </w:t>
      </w:r>
      <w:r w:rsidRPr="00E2520B">
        <w:rPr>
          <w:bCs w:val="0"/>
          <w:u w:val="single" w:color="000000"/>
        </w:rPr>
        <w:t>     </w:t>
      </w:r>
    </w:p>
    <w:p w14:paraId="082AF095" w14:textId="7BF03589" w:rsidR="00744FC9" w:rsidRPr="00E2520B" w:rsidRDefault="0045796A" w:rsidP="00E2520B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E2520B">
        <w:rPr>
          <w:rStyle w:val="marks-frame"/>
        </w:rPr>
        <w:t>6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3E9070C" wp14:editId="72C55E46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33" style="position:absolute;margin-left:0;margin-top:-.05pt;width:117.35pt;height:21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" fillcolor="#7f7f7f [1612]" stroked="f" strokeweight="1pt">
                <v:stroke joinstyle="miter"/>
                <v:textbox inset="0,0,0,0">
                  <w:txbxContent>
                    <w:p w14:paraId="4B9727EE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Grammar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9692C07" w14:textId="148CE4D6" w:rsidR="002F56DD" w:rsidRDefault="002F56DD" w:rsidP="002F56DD">
      <w:pPr>
        <w:pStyle w:val="instruction"/>
      </w:pPr>
      <w:r>
        <w:t>3</w:t>
      </w:r>
      <w:r>
        <w:tab/>
      </w:r>
      <w:r w:rsidRPr="00EB27CA">
        <w:t xml:space="preserve">Read </w:t>
      </w:r>
      <w:r>
        <w:t>and tick</w:t>
      </w:r>
      <w:r w:rsidR="00102A85">
        <w:t xml:space="preserve"> (</w:t>
      </w:r>
      <w:r w:rsidR="00102A85" w:rsidRPr="007C6741">
        <w:rPr>
          <w:noProof/>
          <w:position w:val="-6"/>
          <w:lang w:eastAsia="es-ES"/>
        </w:rPr>
        <w:drawing>
          <wp:inline distT="0" distB="0" distL="0" distR="0" wp14:anchorId="7C339E3C" wp14:editId="634A6DDA">
            <wp:extent cx="162000" cy="183600"/>
            <wp:effectExtent l="0" t="0" r="3175" b="0"/>
            <wp:docPr id="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2A85">
        <w:t>)</w:t>
      </w:r>
      <w:r>
        <w:t>.</w:t>
      </w:r>
    </w:p>
    <w:p w14:paraId="12CAD1E7" w14:textId="77777777" w:rsidR="002F56DD" w:rsidRDefault="002F56DD" w:rsidP="002F56DD">
      <w:pPr>
        <w:pStyle w:val="activity-numbered"/>
      </w:pPr>
      <w:r>
        <w:t>1</w:t>
      </w:r>
      <w:r>
        <w:tab/>
        <w:t>In 2066 I</w:t>
      </w:r>
      <w:r w:rsidRPr="006464E3">
        <w:t xml:space="preserve"> </w:t>
      </w:r>
      <w:r>
        <w:t>… a famous architect.</w:t>
      </w:r>
    </w:p>
    <w:p w14:paraId="09E337BB" w14:textId="77777777" w:rsidR="002F56DD" w:rsidRDefault="002F56DD" w:rsidP="002F56DD">
      <w:pPr>
        <w:pStyle w:val="activity-numbered--mpc"/>
      </w:pPr>
      <w:r>
        <w:t>A</w:t>
      </w:r>
      <w:r w:rsidRPr="00FB3C96">
        <w:tab/>
      </w:r>
      <w:r w:rsidRPr="0000718C">
        <w:rPr>
          <w:rStyle w:val="checkbox"/>
        </w:rPr>
        <w:t>☐</w:t>
      </w:r>
      <w:r>
        <w:t> will</w:t>
      </w:r>
      <w:r>
        <w:tab/>
        <w:t>B</w:t>
      </w:r>
      <w:r w:rsidRPr="00FB3C96">
        <w:tab/>
      </w:r>
      <w:r w:rsidRPr="0000718C">
        <w:rPr>
          <w:rStyle w:val="checkbox"/>
        </w:rPr>
        <w:t>☐</w:t>
      </w:r>
      <w:r>
        <w:t> will be</w:t>
      </w:r>
      <w:r>
        <w:tab/>
        <w:t>C</w:t>
      </w:r>
      <w:r w:rsidRPr="00FB3C96">
        <w:tab/>
      </w:r>
      <w:r w:rsidRPr="0000718C">
        <w:rPr>
          <w:rStyle w:val="checkbox"/>
        </w:rPr>
        <w:t>☐</w:t>
      </w:r>
      <w:r>
        <w:t xml:space="preserve"> will am</w:t>
      </w:r>
    </w:p>
    <w:p w14:paraId="6CDDA5DF" w14:textId="77777777" w:rsidR="002F56DD" w:rsidRDefault="002F56DD" w:rsidP="002F56DD">
      <w:pPr>
        <w:pStyle w:val="activity-numbered"/>
      </w:pPr>
      <w:r>
        <w:t>2</w:t>
      </w:r>
      <w:r>
        <w:tab/>
        <w:t>In the future, people … TV.</w:t>
      </w:r>
    </w:p>
    <w:p w14:paraId="0E314AE9" w14:textId="77777777" w:rsidR="002F56DD" w:rsidRPr="00A2164D" w:rsidRDefault="002F56DD" w:rsidP="002F56DD">
      <w:pPr>
        <w:pStyle w:val="activity-numbered--mpc"/>
      </w:pPr>
      <w:r>
        <w:t>A</w:t>
      </w:r>
      <w:r w:rsidRPr="00FB3C96">
        <w:tab/>
      </w:r>
      <w:r w:rsidRPr="0000718C">
        <w:rPr>
          <w:rStyle w:val="checkbox"/>
        </w:rPr>
        <w:t>☐</w:t>
      </w:r>
      <w:r>
        <w:t> won’t watch</w:t>
      </w:r>
      <w:r>
        <w:tab/>
        <w:t>B</w:t>
      </w:r>
      <w:r w:rsidRPr="00FB3C96">
        <w:tab/>
      </w:r>
      <w:r w:rsidRPr="0000718C">
        <w:rPr>
          <w:rStyle w:val="checkbox"/>
        </w:rPr>
        <w:t>☐</w:t>
      </w:r>
      <w:r>
        <w:t> won’t</w:t>
      </w:r>
      <w:r>
        <w:tab/>
        <w:t>C</w:t>
      </w:r>
      <w:r w:rsidRPr="00FB3C96">
        <w:tab/>
      </w:r>
      <w:r w:rsidRPr="0000718C">
        <w:rPr>
          <w:rStyle w:val="checkbox"/>
        </w:rPr>
        <w:t>☐</w:t>
      </w:r>
      <w:r>
        <w:t> watch won’t</w:t>
      </w:r>
    </w:p>
    <w:p w14:paraId="14137988" w14:textId="77777777" w:rsidR="002F56DD" w:rsidRDefault="002F56DD" w:rsidP="002F56DD">
      <w:pPr>
        <w:pStyle w:val="activity-numbered"/>
      </w:pPr>
      <w:r>
        <w:t>3</w:t>
      </w:r>
      <w:r>
        <w:tab/>
        <w:t>… travel to Jupiter by car?</w:t>
      </w:r>
    </w:p>
    <w:p w14:paraId="4A2A0250" w14:textId="77777777" w:rsidR="002F56DD" w:rsidRDefault="002F56DD" w:rsidP="002F56DD">
      <w:pPr>
        <w:pStyle w:val="activity-numbered--mpc"/>
      </w:pPr>
      <w:r>
        <w:t>A</w:t>
      </w:r>
      <w:r w:rsidRPr="00FB3C96">
        <w:tab/>
      </w:r>
      <w:r w:rsidRPr="0000718C">
        <w:rPr>
          <w:rStyle w:val="checkbox"/>
        </w:rPr>
        <w:t>☐</w:t>
      </w:r>
      <w:r>
        <w:t> Won’t</w:t>
      </w:r>
      <w:r>
        <w:tab/>
        <w:t>B</w:t>
      </w:r>
      <w:r w:rsidRPr="00FB3C96">
        <w:tab/>
      </w:r>
      <w:r w:rsidRPr="0000718C">
        <w:rPr>
          <w:rStyle w:val="checkbox"/>
        </w:rPr>
        <w:t>☐</w:t>
      </w:r>
      <w:r>
        <w:t> We will</w:t>
      </w:r>
      <w:r>
        <w:tab/>
        <w:t>C</w:t>
      </w:r>
      <w:r w:rsidRPr="00FB3C96">
        <w:tab/>
      </w:r>
      <w:r w:rsidRPr="0000718C">
        <w:rPr>
          <w:rStyle w:val="checkbox"/>
        </w:rPr>
        <w:t>☐</w:t>
      </w:r>
      <w:r>
        <w:t> Will we</w:t>
      </w:r>
    </w:p>
    <w:p w14:paraId="48A7A1D6" w14:textId="77777777" w:rsidR="002F56DD" w:rsidRDefault="002F56DD" w:rsidP="002F56DD">
      <w:pPr>
        <w:pStyle w:val="activity-numbered"/>
      </w:pPr>
      <w:r>
        <w:t>4</w:t>
      </w:r>
      <w:r>
        <w:tab/>
        <w:t>… children eat in the canteens?</w:t>
      </w:r>
    </w:p>
    <w:p w14:paraId="61F8625C" w14:textId="77777777" w:rsidR="002F56DD" w:rsidRPr="00A2164D" w:rsidRDefault="002F56DD" w:rsidP="002F56DD">
      <w:pPr>
        <w:pStyle w:val="activity-numbered--mpc"/>
      </w:pPr>
      <w:r>
        <w:t>A</w:t>
      </w:r>
      <w:r w:rsidRPr="00FB3C96">
        <w:tab/>
      </w:r>
      <w:r w:rsidRPr="0000718C">
        <w:rPr>
          <w:rStyle w:val="checkbox"/>
        </w:rPr>
        <w:t>☐</w:t>
      </w:r>
      <w:r>
        <w:t> Will what</w:t>
      </w:r>
      <w:r>
        <w:tab/>
        <w:t>B</w:t>
      </w:r>
      <w:r w:rsidRPr="00FB3C96">
        <w:tab/>
      </w:r>
      <w:r w:rsidRPr="0000718C">
        <w:rPr>
          <w:rStyle w:val="checkbox"/>
        </w:rPr>
        <w:t>☐</w:t>
      </w:r>
      <w:r>
        <w:t> What</w:t>
      </w:r>
      <w:r>
        <w:tab/>
        <w:t>C</w:t>
      </w:r>
      <w:r w:rsidRPr="00FB3C96">
        <w:tab/>
      </w:r>
      <w:r w:rsidRPr="0000718C">
        <w:rPr>
          <w:rStyle w:val="checkbox"/>
        </w:rPr>
        <w:t>☐</w:t>
      </w:r>
      <w:r>
        <w:t> What will</w:t>
      </w:r>
    </w:p>
    <w:p w14:paraId="10E2588A" w14:textId="77777777" w:rsidR="002F56DD" w:rsidRDefault="002F56DD" w:rsidP="002F56DD">
      <w:pPr>
        <w:pStyle w:val="activity-numbered"/>
      </w:pPr>
      <w:r>
        <w:t>5</w:t>
      </w:r>
      <w:r>
        <w:tab/>
        <w:t>Esther: … learn different languages?</w:t>
      </w:r>
    </w:p>
    <w:p w14:paraId="566B55F0" w14:textId="77777777" w:rsidR="002F56DD" w:rsidRDefault="002F56DD" w:rsidP="002F56DD">
      <w:pPr>
        <w:pStyle w:val="activity-numbered--mpc"/>
      </w:pPr>
      <w:r>
        <w:t>A</w:t>
      </w:r>
      <w:r w:rsidRPr="00FB3C96">
        <w:tab/>
      </w:r>
      <w:r w:rsidRPr="0000718C">
        <w:rPr>
          <w:rStyle w:val="checkbox"/>
        </w:rPr>
        <w:t>☐</w:t>
      </w:r>
      <w:r>
        <w:t xml:space="preserve"> Won’t</w:t>
      </w:r>
      <w:r>
        <w:tab/>
        <w:t>B</w:t>
      </w:r>
      <w:r w:rsidRPr="00FB3C96">
        <w:tab/>
      </w:r>
      <w:r w:rsidRPr="0000718C">
        <w:rPr>
          <w:rStyle w:val="checkbox"/>
        </w:rPr>
        <w:t>☐</w:t>
      </w:r>
      <w:r>
        <w:t> People will</w:t>
      </w:r>
      <w:r>
        <w:tab/>
        <w:t>C</w:t>
      </w:r>
      <w:r w:rsidRPr="00FB3C96">
        <w:tab/>
      </w:r>
      <w:r w:rsidRPr="0000718C">
        <w:rPr>
          <w:rStyle w:val="checkbox"/>
        </w:rPr>
        <w:t>☐</w:t>
      </w:r>
      <w:r>
        <w:t xml:space="preserve"> Will people </w:t>
      </w:r>
    </w:p>
    <w:p w14:paraId="6ECCADAE" w14:textId="77777777" w:rsidR="002F56DD" w:rsidRDefault="002F56DD" w:rsidP="002F56DD">
      <w:pPr>
        <w:pStyle w:val="activity-numbered"/>
      </w:pPr>
      <w:r>
        <w:t>6</w:t>
      </w:r>
      <w:r>
        <w:tab/>
        <w:t>Omar: ….</w:t>
      </w:r>
    </w:p>
    <w:p w14:paraId="3D2FCFB7" w14:textId="77777777" w:rsidR="002F56DD" w:rsidRPr="00A2164D" w:rsidRDefault="002F56DD" w:rsidP="002F56DD">
      <w:pPr>
        <w:pStyle w:val="activity-numbered--mpc"/>
      </w:pPr>
      <w:r>
        <w:t>A</w:t>
      </w:r>
      <w:r w:rsidRPr="00FB3C96">
        <w:tab/>
      </w:r>
      <w:r w:rsidRPr="0000718C">
        <w:rPr>
          <w:rStyle w:val="checkbox"/>
        </w:rPr>
        <w:t>☐</w:t>
      </w:r>
      <w:r>
        <w:t> No, they won’t.</w:t>
      </w:r>
      <w:r>
        <w:tab/>
        <w:t>B</w:t>
      </w:r>
      <w:r w:rsidRPr="00FB3C96">
        <w:tab/>
      </w:r>
      <w:r w:rsidRPr="0000718C">
        <w:rPr>
          <w:rStyle w:val="checkbox"/>
        </w:rPr>
        <w:t>☐</w:t>
      </w:r>
      <w:r>
        <w:t> Yes, they will learn.</w:t>
      </w:r>
      <w:r>
        <w:tab/>
        <w:t>C</w:t>
      </w:r>
      <w:r w:rsidRPr="00FB3C96">
        <w:tab/>
      </w:r>
      <w:r w:rsidRPr="0000718C">
        <w:rPr>
          <w:rStyle w:val="checkbox"/>
        </w:rPr>
        <w:t>☐</w:t>
      </w:r>
      <w:r>
        <w:t> No, they will.</w:t>
      </w:r>
    </w:p>
    <w:p w14:paraId="321EA6C1" w14:textId="6E4081B5" w:rsidR="00141B75" w:rsidRPr="00683C0B" w:rsidRDefault="002F56DD" w:rsidP="002F56DD">
      <w:pPr>
        <w:pStyle w:val="marks"/>
        <w:spacing w:before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6 </w:t>
      </w:r>
    </w:p>
    <w:p w14:paraId="7D38177A" w14:textId="0D19FD20" w:rsidR="00141B75" w:rsidRDefault="00141B75" w:rsidP="002F56DD">
      <w:pPr>
        <w:pStyle w:val="instruction"/>
      </w:pPr>
      <w:proofErr w:type="gramStart"/>
      <w:r>
        <w:t>4</w:t>
      </w:r>
      <w:r>
        <w:tab/>
      </w:r>
      <w:r w:rsidR="00925B10" w:rsidRPr="00925B10">
        <w:rPr>
          <w:lang w:val="en-US"/>
        </w:rPr>
        <w:t>Look,</w:t>
      </w:r>
      <w:proofErr w:type="gramEnd"/>
      <w:r w:rsidR="00925B10" w:rsidRPr="00925B10">
        <w:rPr>
          <w:lang w:val="en-US"/>
        </w:rPr>
        <w:t xml:space="preserve"> read and complete.</w:t>
      </w:r>
    </w:p>
    <w:tbl>
      <w:tblPr>
        <w:tblW w:w="9348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7"/>
        <w:gridCol w:w="2337"/>
        <w:gridCol w:w="2337"/>
        <w:gridCol w:w="2337"/>
      </w:tblGrid>
      <w:tr w:rsidR="002F56DD" w14:paraId="03C93FDC" w14:textId="77777777" w:rsidTr="002F56DD">
        <w:trPr>
          <w:cantSplit/>
          <w:trHeight w:val="1361"/>
        </w:trPr>
        <w:tc>
          <w:tcPr>
            <w:tcW w:w="2337" w:type="dxa"/>
            <w:vAlign w:val="center"/>
          </w:tcPr>
          <w:p w14:paraId="08749B7C" w14:textId="77777777" w:rsidR="002F56DD" w:rsidRDefault="002F56DD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C6A647" wp14:editId="4333924C">
                  <wp:extent cx="1373553" cy="786384"/>
                  <wp:effectExtent l="0" t="0" r="0" b="127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732" cy="794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7C7DA2E9" w14:textId="06FC5DC1" w:rsidR="002F56DD" w:rsidRDefault="002F56DD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AA557CF" wp14:editId="037D9276">
                  <wp:extent cx="1374273" cy="794502"/>
                  <wp:effectExtent l="0" t="0" r="0" b="571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273" cy="794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7ADFADB1" w14:textId="7ACD1120" w:rsidR="002F56DD" w:rsidRDefault="002F56DD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170052" wp14:editId="30CED45F">
                  <wp:extent cx="1371156" cy="789940"/>
                  <wp:effectExtent l="0" t="0" r="63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9" t="7871" r="12319"/>
                          <a:stretch/>
                        </pic:blipFill>
                        <pic:spPr bwMode="auto">
                          <a:xfrm>
                            <a:off x="0" y="0"/>
                            <a:ext cx="1384476" cy="7976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7217529D" w14:textId="4FD775E8" w:rsidR="002F56DD" w:rsidRDefault="002F56DD" w:rsidP="0047392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D330E2" wp14:editId="4A8FE511">
                  <wp:extent cx="1373106" cy="794502"/>
                  <wp:effectExtent l="0" t="0" r="0" b="571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3106" cy="794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56DD" w14:paraId="54CF2B8D" w14:textId="77777777" w:rsidTr="002F56DD">
        <w:trPr>
          <w:cantSplit/>
          <w:trHeight w:val="454"/>
        </w:trPr>
        <w:tc>
          <w:tcPr>
            <w:tcW w:w="2337" w:type="dxa"/>
            <w:vAlign w:val="center"/>
          </w:tcPr>
          <w:p w14:paraId="5AA380E9" w14:textId="1C6A3A4E" w:rsidR="002F56DD" w:rsidRPr="00685431" w:rsidRDefault="002F56DD" w:rsidP="002F56DD">
            <w:pPr>
              <w:pStyle w:val="activity-numbered--centered"/>
              <w:spacing w:after="0"/>
            </w:pPr>
            <w:r>
              <w:t>fly up</w:t>
            </w:r>
          </w:p>
        </w:tc>
        <w:tc>
          <w:tcPr>
            <w:tcW w:w="2337" w:type="dxa"/>
            <w:vAlign w:val="center"/>
          </w:tcPr>
          <w:p w14:paraId="4D954801" w14:textId="14BF950E" w:rsidR="002F56DD" w:rsidRPr="00685431" w:rsidRDefault="002F56DD" w:rsidP="002F56DD">
            <w:pPr>
              <w:pStyle w:val="activity-numbered--centered"/>
              <w:spacing w:after="0"/>
            </w:pPr>
            <w:r>
              <w:t>fly over</w:t>
            </w:r>
          </w:p>
        </w:tc>
        <w:tc>
          <w:tcPr>
            <w:tcW w:w="2337" w:type="dxa"/>
            <w:vAlign w:val="center"/>
          </w:tcPr>
          <w:p w14:paraId="72F834A3" w14:textId="0A4B4710" w:rsidR="002F56DD" w:rsidRPr="00685431" w:rsidRDefault="002F56DD" w:rsidP="002F56DD">
            <w:pPr>
              <w:pStyle w:val="activity-numbered--centered"/>
              <w:spacing w:after="0"/>
            </w:pPr>
            <w:r>
              <w:t>go through</w:t>
            </w:r>
          </w:p>
        </w:tc>
        <w:tc>
          <w:tcPr>
            <w:tcW w:w="2337" w:type="dxa"/>
            <w:vAlign w:val="center"/>
          </w:tcPr>
          <w:p w14:paraId="37084F18" w14:textId="4F7954EC" w:rsidR="002F56DD" w:rsidRDefault="002F56DD" w:rsidP="002F56DD">
            <w:pPr>
              <w:pStyle w:val="activity-numbered--centered"/>
              <w:spacing w:after="0"/>
            </w:pPr>
            <w:r>
              <w:t>fly straight ahead</w:t>
            </w:r>
          </w:p>
        </w:tc>
      </w:tr>
    </w:tbl>
    <w:p w14:paraId="48A4AA2C" w14:textId="28948A4B" w:rsidR="000936BE" w:rsidRDefault="002F56DD" w:rsidP="002F56DD">
      <w:pPr>
        <w:pStyle w:val="activity-unnumbered"/>
        <w:spacing w:before="120" w:after="60"/>
      </w:pPr>
      <w:r w:rsidRPr="00CA667E">
        <w:t xml:space="preserve">Let’s play a video game! Look, that’s our plane. First, we </w:t>
      </w:r>
      <w:r w:rsidRPr="00CA667E">
        <w:rPr>
          <w:rStyle w:val="superscript"/>
        </w:rPr>
        <w:t>1</w:t>
      </w:r>
      <w:r w:rsidR="000936BE" w:rsidRPr="004727DA">
        <w:rPr>
          <w:rStyle w:val="wol"/>
        </w:rPr>
        <w:t>                                                </w:t>
      </w:r>
      <w:r w:rsidRPr="00DD1BF0">
        <w:rPr>
          <w:rStyle w:val="wol"/>
          <w:u w:val="none"/>
        </w:rPr>
        <w:t xml:space="preserve"> </w:t>
      </w:r>
      <w:r w:rsidRPr="00CA667E">
        <w:t>to</w:t>
      </w:r>
    </w:p>
    <w:p w14:paraId="558870E2" w14:textId="658A1711" w:rsidR="000936BE" w:rsidRDefault="002F56DD" w:rsidP="000936BE">
      <w:pPr>
        <w:pStyle w:val="activity-unnumbered"/>
        <w:spacing w:before="120" w:after="60"/>
      </w:pPr>
      <w:r w:rsidRPr="00CA667E">
        <w:t>the</w:t>
      </w:r>
      <w:r w:rsidR="000936BE">
        <w:t xml:space="preserve"> </w:t>
      </w:r>
      <w:r w:rsidRPr="00CA667E">
        <w:t xml:space="preserve">sky. Then it’s very easy, we only need to </w:t>
      </w:r>
      <w:r w:rsidRPr="00CA667E">
        <w:rPr>
          <w:rStyle w:val="superscript"/>
        </w:rPr>
        <w:t>2</w:t>
      </w:r>
      <w:r w:rsidR="000936BE" w:rsidRPr="004727DA">
        <w:rPr>
          <w:rStyle w:val="wol"/>
        </w:rPr>
        <w:t>                                                </w:t>
      </w:r>
      <w:r w:rsidRPr="00CA667E">
        <w:t xml:space="preserve"> and</w:t>
      </w:r>
    </w:p>
    <w:p w14:paraId="3C36D474" w14:textId="7DA3CD60" w:rsidR="000936BE" w:rsidRDefault="002F56DD" w:rsidP="000936BE">
      <w:pPr>
        <w:pStyle w:val="activity-unnumbered"/>
        <w:spacing w:before="120" w:after="60"/>
      </w:pPr>
      <w:r w:rsidRPr="00CA667E">
        <w:rPr>
          <w:rStyle w:val="superscript"/>
        </w:rPr>
        <w:t>3</w:t>
      </w:r>
      <w:r w:rsidRPr="00DD1BF0">
        <w:rPr>
          <w:rStyle w:val="superscript"/>
          <w:vertAlign w:val="baseline"/>
        </w:rPr>
        <w:t> </w:t>
      </w:r>
      <w:r w:rsidR="000936BE" w:rsidRPr="004727DA">
        <w:rPr>
          <w:rStyle w:val="wol"/>
        </w:rPr>
        <w:t>                                                </w:t>
      </w:r>
      <w:r>
        <w:rPr>
          <w:rStyle w:val="wol"/>
          <w:u w:val="none"/>
        </w:rPr>
        <w:t xml:space="preserve"> </w:t>
      </w:r>
      <w:r w:rsidRPr="00CA667E">
        <w:t>an</w:t>
      </w:r>
      <w:r w:rsidR="000936BE">
        <w:t xml:space="preserve"> </w:t>
      </w:r>
      <w:r w:rsidRPr="00CA667E">
        <w:t>island. Now, be careful! We have to</w:t>
      </w:r>
    </w:p>
    <w:p w14:paraId="4CD4FD02" w14:textId="100AD2CA" w:rsidR="002F56DD" w:rsidRPr="00CA667E" w:rsidRDefault="002F56DD" w:rsidP="000936BE">
      <w:pPr>
        <w:pStyle w:val="activity-unnumbered"/>
        <w:spacing w:before="120" w:after="60"/>
      </w:pPr>
      <w:r w:rsidRPr="00CA667E">
        <w:rPr>
          <w:rStyle w:val="superscript"/>
        </w:rPr>
        <w:t>4</w:t>
      </w:r>
      <w:r w:rsidR="000936BE" w:rsidRPr="004727DA">
        <w:rPr>
          <w:rStyle w:val="wol"/>
        </w:rPr>
        <w:t>                                                </w:t>
      </w:r>
      <w:r>
        <w:rPr>
          <w:rStyle w:val="wol"/>
          <w:u w:val="none"/>
        </w:rPr>
        <w:t xml:space="preserve"> </w:t>
      </w:r>
      <w:r w:rsidRPr="00CA667E">
        <w:t>some black clouds!</w:t>
      </w:r>
    </w:p>
    <w:p w14:paraId="757F32A1" w14:textId="75B1DAAF" w:rsidR="00013650" w:rsidRPr="00141B75" w:rsidRDefault="002F56DD" w:rsidP="002F56DD">
      <w:pPr>
        <w:pStyle w:val="marks"/>
        <w:rPr>
          <w:rFonts w:ascii="Calibri" w:hAnsi="Calibri"/>
          <w:b w:val="0"/>
          <w:bdr w:val="single" w:sz="6" w:space="0" w:color="808080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4 </w:t>
      </w:r>
      <w:r w:rsidR="00013650">
        <w:br w:type="page"/>
      </w:r>
    </w:p>
    <w:p w14:paraId="566BECE2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56B75E5" wp14:editId="62C2C71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53D8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6B75E5" id="Rounded Rectangle 22" o:spid="_x0000_s1034" style="position:absolute;margin-left:0;margin-top:-.05pt;width:117.3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CodZpQIAALk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5wqHWaUCAAC5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60A53D8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325475" w14:textId="7E0A1323" w:rsidR="00485BB3" w:rsidRPr="006F28DE" w:rsidRDefault="00FD0FA2" w:rsidP="00EB5194">
      <w:pPr>
        <w:pStyle w:val="instruction"/>
        <w:spacing w:after="120"/>
      </w:pPr>
      <w:r w:rsidRPr="002D2043">
        <w:t>5</w:t>
      </w:r>
      <w:r w:rsidRPr="002D2043">
        <w:tab/>
      </w:r>
      <w:r w:rsidR="00485BB3" w:rsidRPr="006F28DE">
        <w:t xml:space="preserve">Read and circle </w:t>
      </w:r>
      <w:r w:rsidR="00485BB3" w:rsidRPr="00E83C99">
        <w:rPr>
          <w:rStyle w:val="instruction-italic"/>
        </w:rPr>
        <w:t>T</w:t>
      </w:r>
      <w:r w:rsidR="00485BB3" w:rsidRPr="006F28DE">
        <w:t xml:space="preserve"> (</w:t>
      </w:r>
      <w:r w:rsidR="00E83C99">
        <w:t>t</w:t>
      </w:r>
      <w:r w:rsidR="00485BB3" w:rsidRPr="006F28DE">
        <w:t xml:space="preserve">rue) or </w:t>
      </w:r>
      <w:r w:rsidR="00485BB3" w:rsidRPr="00E83C99">
        <w:rPr>
          <w:rStyle w:val="instruction-italic"/>
        </w:rPr>
        <w:t>F</w:t>
      </w:r>
      <w:r w:rsidR="00485BB3" w:rsidRPr="006F28DE">
        <w:t xml:space="preserve"> (</w:t>
      </w:r>
      <w:r w:rsidR="00E83C99">
        <w:t>f</w:t>
      </w:r>
      <w:r w:rsidR="00485BB3" w:rsidRPr="006F28DE">
        <w:t>alse)</w:t>
      </w:r>
      <w:r w:rsidR="00485BB3" w:rsidRPr="006F28DE">
        <w:rPr>
          <w:rStyle w:val="instruction-italic"/>
        </w:rPr>
        <w:t>.</w:t>
      </w:r>
    </w:p>
    <w:tbl>
      <w:tblPr>
        <w:tblStyle w:val="article-generic--container"/>
        <w:tblW w:w="0" w:type="auto"/>
        <w:tblLayout w:type="fixed"/>
        <w:tblLook w:val="04A0" w:firstRow="1" w:lastRow="0" w:firstColumn="1" w:lastColumn="0" w:noHBand="0" w:noVBand="1"/>
      </w:tblPr>
      <w:tblGrid>
        <w:gridCol w:w="8222"/>
      </w:tblGrid>
      <w:tr w:rsidR="00485BB3" w:rsidRPr="006F28DE" w14:paraId="68BFC63B" w14:textId="77777777" w:rsidTr="00EB5194">
        <w:trPr>
          <w:trHeight w:val="3157"/>
        </w:trPr>
        <w:tc>
          <w:tcPr>
            <w:tcW w:w="8222" w:type="dxa"/>
          </w:tcPr>
          <w:p w14:paraId="12DEDDBB" w14:textId="77777777" w:rsidR="00485BB3" w:rsidRPr="006F28DE" w:rsidRDefault="00485BB3" w:rsidP="00473925">
            <w:pPr>
              <w:pStyle w:val="article-generic--head"/>
              <w:rPr>
                <w:lang w:val="en-GB"/>
              </w:rPr>
            </w:pPr>
            <w:r w:rsidRPr="006F28DE">
              <w:rPr>
                <w:lang w:val="en-GB"/>
              </w:rPr>
              <w:t>Safe travels</w:t>
            </w:r>
          </w:p>
          <w:p w14:paraId="40ECCE8B" w14:textId="77777777" w:rsidR="00485BB3" w:rsidRPr="006F28DE" w:rsidRDefault="00485BB3" w:rsidP="00EB5194">
            <w:pPr>
              <w:pStyle w:val="article-generic--intro"/>
              <w:spacing w:after="120"/>
              <w:rPr>
                <w:lang w:val="en-GB"/>
              </w:rPr>
            </w:pPr>
            <w:r w:rsidRPr="006F28DE">
              <w:rPr>
                <w:lang w:val="en-GB"/>
              </w:rPr>
              <w:t xml:space="preserve">Hello, everyone! I’m Kris. Welcome to my city! This is a special place with lots of things to do. You will find many ways to travel around the city, too. </w:t>
            </w:r>
          </w:p>
          <w:p w14:paraId="57BC7400" w14:textId="77777777" w:rsidR="00485BB3" w:rsidRPr="006F28DE" w:rsidRDefault="00485BB3" w:rsidP="00EB5194">
            <w:pPr>
              <w:pStyle w:val="article-generic--intro"/>
              <w:spacing w:after="120"/>
              <w:rPr>
                <w:lang w:val="en-GB"/>
              </w:rPr>
            </w:pPr>
            <w:r w:rsidRPr="006F28DE">
              <w:rPr>
                <w:lang w:val="en-GB"/>
              </w:rPr>
              <w:t xml:space="preserve">During the day, you can go </w:t>
            </w:r>
            <w:r>
              <w:rPr>
                <w:lang w:val="en-GB"/>
              </w:rPr>
              <w:t>to</w:t>
            </w:r>
            <w:r w:rsidRPr="006F28DE">
              <w:rPr>
                <w:lang w:val="en-GB"/>
              </w:rPr>
              <w:t xml:space="preserve"> the river and see beautiful </w:t>
            </w:r>
            <w:r>
              <w:rPr>
                <w:lang w:val="en-GB"/>
              </w:rPr>
              <w:t>birds</w:t>
            </w:r>
            <w:r w:rsidRPr="006F28DE">
              <w:rPr>
                <w:lang w:val="en-GB"/>
              </w:rPr>
              <w:t xml:space="preserve">. Most people take </w:t>
            </w:r>
            <w:r>
              <w:rPr>
                <w:lang w:val="en-GB"/>
              </w:rPr>
              <w:t xml:space="preserve">water </w:t>
            </w:r>
            <w:r w:rsidRPr="006F28DE">
              <w:rPr>
                <w:lang w:val="en-GB"/>
              </w:rPr>
              <w:t>taxi</w:t>
            </w:r>
            <w:r>
              <w:rPr>
                <w:lang w:val="en-GB"/>
              </w:rPr>
              <w:t>s</w:t>
            </w:r>
            <w:r w:rsidRPr="006F28DE">
              <w:rPr>
                <w:lang w:val="en-GB"/>
              </w:rPr>
              <w:t xml:space="preserve"> </w:t>
            </w:r>
            <w:r>
              <w:rPr>
                <w:lang w:val="en-GB"/>
              </w:rPr>
              <w:t>on</w:t>
            </w:r>
            <w:r w:rsidRPr="006F28DE">
              <w:rPr>
                <w:lang w:val="en-GB"/>
              </w:rPr>
              <w:t xml:space="preserve"> the river. </w:t>
            </w:r>
            <w:r>
              <w:rPr>
                <w:lang w:val="en-GB"/>
              </w:rPr>
              <w:t>Water taxis</w:t>
            </w:r>
            <w:r w:rsidRPr="006F28DE">
              <w:rPr>
                <w:lang w:val="en-GB"/>
              </w:rPr>
              <w:t xml:space="preserve"> are slow, but </w:t>
            </w:r>
            <w:r>
              <w:rPr>
                <w:lang w:val="en-GB"/>
              </w:rPr>
              <w:t>fun. At</w:t>
            </w:r>
            <w:r w:rsidRPr="006F28DE">
              <w:rPr>
                <w:lang w:val="en-GB"/>
              </w:rPr>
              <w:t xml:space="preserve"> night, you can get into a tuk-tuk and </w:t>
            </w:r>
            <w:r>
              <w:rPr>
                <w:lang w:val="en-GB"/>
              </w:rPr>
              <w:t>go</w:t>
            </w:r>
            <w:r w:rsidRPr="006F28DE">
              <w:rPr>
                <w:lang w:val="en-GB"/>
              </w:rPr>
              <w:t xml:space="preserve"> to the old part of the city. At the beach, you will find colourful restaurants and spicy food. </w:t>
            </w:r>
          </w:p>
          <w:p w14:paraId="73BB051B" w14:textId="77777777" w:rsidR="00485BB3" w:rsidRPr="006F28DE" w:rsidRDefault="00485BB3" w:rsidP="00EB5194">
            <w:pPr>
              <w:pStyle w:val="article-generic--intro"/>
              <w:spacing w:after="120"/>
              <w:rPr>
                <w:lang w:val="en-GB"/>
              </w:rPr>
            </w:pPr>
            <w:r w:rsidRPr="006F28DE">
              <w:rPr>
                <w:lang w:val="en-GB"/>
              </w:rPr>
              <w:t xml:space="preserve">Some people like </w:t>
            </w:r>
            <w:r>
              <w:rPr>
                <w:lang w:val="en-GB"/>
              </w:rPr>
              <w:t>riding</w:t>
            </w:r>
            <w:r w:rsidRPr="006F28DE">
              <w:rPr>
                <w:lang w:val="en-GB"/>
              </w:rPr>
              <w:t xml:space="preserve"> motorcycle taxis</w:t>
            </w:r>
            <w:r>
              <w:rPr>
                <w:lang w:val="en-GB"/>
              </w:rPr>
              <w:t>, but I think trams are safer. The city has</w:t>
            </w:r>
            <w:r w:rsidRPr="006F28DE">
              <w:rPr>
                <w:lang w:val="en-GB"/>
              </w:rPr>
              <w:t xml:space="preserve"> </w:t>
            </w:r>
            <w:r>
              <w:rPr>
                <w:lang w:val="en-GB"/>
              </w:rPr>
              <w:t xml:space="preserve">got </w:t>
            </w:r>
            <w:r w:rsidRPr="006F28DE">
              <w:rPr>
                <w:lang w:val="en-GB"/>
              </w:rPr>
              <w:t>three tram lines</w:t>
            </w:r>
            <w:r>
              <w:rPr>
                <w:lang w:val="en-GB"/>
              </w:rPr>
              <w:t>, and it will soon have one more. In the future, there will be self-driving water taxis and electric tuk-tuks!</w:t>
            </w:r>
          </w:p>
        </w:tc>
      </w:tr>
    </w:tbl>
    <w:p w14:paraId="3B466C57" w14:textId="77777777" w:rsidR="00485BB3" w:rsidRPr="006F28DE" w:rsidRDefault="00485BB3" w:rsidP="00EB5194">
      <w:pPr>
        <w:pStyle w:val="activity-numbered--true-false"/>
        <w:tabs>
          <w:tab w:val="clear" w:pos="9072"/>
          <w:tab w:val="right" w:pos="8789"/>
        </w:tabs>
        <w:spacing w:before="120" w:after="60"/>
      </w:pPr>
      <w:r>
        <w:t>1</w:t>
      </w:r>
      <w:r w:rsidRPr="006F28DE">
        <w:tab/>
      </w:r>
      <w:r>
        <w:t>Water taxis are fast and fun</w:t>
      </w:r>
      <w:r w:rsidRPr="006F28DE">
        <w:t>.</w:t>
      </w:r>
      <w:r w:rsidRPr="006F28DE">
        <w:tab/>
      </w:r>
      <w:r>
        <w:tab/>
      </w:r>
      <w:r w:rsidRPr="006F28DE">
        <w:t>T / F</w:t>
      </w:r>
    </w:p>
    <w:p w14:paraId="17B710E9" w14:textId="77777777" w:rsidR="00485BB3" w:rsidRPr="006F28DE" w:rsidRDefault="00485BB3" w:rsidP="00EB5194">
      <w:pPr>
        <w:pStyle w:val="activity-numbered--true-false"/>
        <w:tabs>
          <w:tab w:val="clear" w:pos="9072"/>
          <w:tab w:val="right" w:pos="8789"/>
        </w:tabs>
        <w:spacing w:before="60" w:after="60"/>
      </w:pPr>
      <w:r>
        <w:t>2</w:t>
      </w:r>
      <w:r>
        <w:tab/>
        <w:t>You can take a tuk-tuk to visit the old part of the city.</w:t>
      </w:r>
      <w:r w:rsidRPr="006F28DE">
        <w:tab/>
        <w:t>T / F</w:t>
      </w:r>
    </w:p>
    <w:p w14:paraId="6510832C" w14:textId="77777777" w:rsidR="00485BB3" w:rsidRDefault="00485BB3" w:rsidP="00EB5194">
      <w:pPr>
        <w:pStyle w:val="activity-numbered--true-false"/>
        <w:tabs>
          <w:tab w:val="clear" w:pos="9072"/>
          <w:tab w:val="right" w:pos="8789"/>
        </w:tabs>
        <w:spacing w:before="60" w:after="60"/>
      </w:pPr>
      <w:r>
        <w:t>3</w:t>
      </w:r>
      <w:r w:rsidRPr="006F28DE">
        <w:tab/>
      </w:r>
      <w:r>
        <w:t>Kris thinks trams are safer than motorcycle taxis</w:t>
      </w:r>
      <w:r w:rsidRPr="006F28DE">
        <w:t>.</w:t>
      </w:r>
      <w:r>
        <w:t xml:space="preserve"> </w:t>
      </w:r>
      <w:r>
        <w:tab/>
        <w:t xml:space="preserve">  </w:t>
      </w:r>
      <w:r>
        <w:tab/>
        <w:t>T</w:t>
      </w:r>
      <w:r w:rsidRPr="006F28DE">
        <w:t xml:space="preserve"> / F</w:t>
      </w:r>
    </w:p>
    <w:p w14:paraId="45852898" w14:textId="77777777" w:rsidR="00485BB3" w:rsidRPr="006F28DE" w:rsidRDefault="00485BB3" w:rsidP="00EB5194">
      <w:pPr>
        <w:pStyle w:val="activity-numbered--true-false"/>
        <w:tabs>
          <w:tab w:val="clear" w:pos="9072"/>
          <w:tab w:val="right" w:pos="8789"/>
        </w:tabs>
        <w:spacing w:before="60" w:after="60"/>
      </w:pPr>
      <w:r>
        <w:t>4</w:t>
      </w:r>
      <w:r w:rsidRPr="006F28DE">
        <w:tab/>
      </w:r>
      <w:r>
        <w:t>The city will have four tram lines</w:t>
      </w:r>
      <w:r w:rsidRPr="006F28DE">
        <w:t>.</w:t>
      </w:r>
      <w:r w:rsidRPr="006F28DE">
        <w:tab/>
      </w:r>
      <w:r>
        <w:tab/>
      </w:r>
      <w:r w:rsidRPr="006F28DE">
        <w:t>T / F</w:t>
      </w:r>
    </w:p>
    <w:p w14:paraId="2073217E" w14:textId="77777777" w:rsidR="00485BB3" w:rsidRPr="006F28DE" w:rsidRDefault="00485BB3" w:rsidP="00EB5194">
      <w:pPr>
        <w:pStyle w:val="activity-numbered--true-false"/>
        <w:tabs>
          <w:tab w:val="clear" w:pos="9072"/>
          <w:tab w:val="right" w:pos="8789"/>
        </w:tabs>
        <w:spacing w:before="60" w:after="60"/>
        <w:rPr>
          <w:rStyle w:val="example-answer"/>
        </w:rPr>
      </w:pPr>
      <w:r>
        <w:t>5</w:t>
      </w:r>
      <w:r w:rsidRPr="006F28DE">
        <w:tab/>
      </w:r>
      <w:r>
        <w:t>Kris thinks there will be self-driving trams</w:t>
      </w:r>
      <w:r w:rsidRPr="006F28DE">
        <w:t>.</w:t>
      </w:r>
      <w:r w:rsidRPr="006F28DE">
        <w:tab/>
      </w:r>
      <w:r>
        <w:tab/>
      </w:r>
      <w:r w:rsidRPr="006F28DE">
        <w:t>T / F</w:t>
      </w:r>
    </w:p>
    <w:p w14:paraId="5E08959A" w14:textId="7BD8A32E" w:rsidR="00FD0FA2" w:rsidRPr="002D2043" w:rsidRDefault="00485BB3" w:rsidP="00EB5194">
      <w:pPr>
        <w:pStyle w:val="instruction"/>
        <w:ind w:right="-27"/>
        <w:jc w:val="right"/>
        <w:rPr>
          <w:rStyle w:val="marks-frame"/>
        </w:rPr>
      </w:pPr>
      <w:r w:rsidRPr="006F28DE">
        <w:rPr>
          <w:rStyle w:val="marks-frame"/>
        </w:rPr>
        <w:t xml:space="preserve">     / </w:t>
      </w:r>
      <w:r>
        <w:rPr>
          <w:rStyle w:val="marks-frame"/>
        </w:rPr>
        <w:t>5</w:t>
      </w:r>
      <w:r w:rsidRPr="006F28DE">
        <w:rPr>
          <w:rStyle w:val="marks-frame"/>
        </w:rPr>
        <w:t> </w:t>
      </w:r>
    </w:p>
    <w:p w14:paraId="3E3E752F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D226FBA" wp14:editId="1C93FDF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5AB6F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226FBA" id="Rounded Rectangle 23" o:spid="_x0000_s1035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KrYfLa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3C75AB6F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0364311" w14:textId="02C9C9CA" w:rsidR="00FD0FA2" w:rsidRDefault="00FD0FA2" w:rsidP="00EB5194">
      <w:pPr>
        <w:pStyle w:val="instruction"/>
      </w:pPr>
      <w:r w:rsidRPr="002D2043">
        <w:t>6</w:t>
      </w:r>
      <w:r w:rsidRPr="002D2043">
        <w:tab/>
      </w:r>
      <w:r w:rsidR="00EB5194" w:rsidRPr="00B40789">
        <w:t xml:space="preserve">Look </w:t>
      </w:r>
      <w:r w:rsidR="00EB5194">
        <w:t>and write sentences about 2050</w:t>
      </w:r>
      <w:r w:rsidR="00EB5194" w:rsidRPr="00B40789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89"/>
        <w:gridCol w:w="3190"/>
      </w:tblGrid>
      <w:tr w:rsidR="0084636C" w14:paraId="50E8B551" w14:textId="77777777" w:rsidTr="0084636C">
        <w:trPr>
          <w:cantSplit/>
          <w:trHeight w:val="2709"/>
        </w:trPr>
        <w:tc>
          <w:tcPr>
            <w:tcW w:w="3189" w:type="dxa"/>
            <w:vAlign w:val="center"/>
          </w:tcPr>
          <w:p w14:paraId="5F7956C1" w14:textId="77777777" w:rsidR="0084636C" w:rsidRDefault="0084636C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5F14E1" wp14:editId="67B9C28E">
                  <wp:extent cx="1929384" cy="1603797"/>
                  <wp:effectExtent l="0" t="0" r="127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768" cy="1622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Align w:val="center"/>
          </w:tcPr>
          <w:p w14:paraId="4D020C45" w14:textId="77777777" w:rsidR="0084636C" w:rsidRDefault="0084636C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4388D9" wp14:editId="30909D8F">
                  <wp:extent cx="1984248" cy="1614303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011" cy="1629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CA0FE5" w14:textId="77777777" w:rsidR="00EB5194" w:rsidRPr="009940A7" w:rsidRDefault="00EB5194" w:rsidP="0084636C">
      <w:pPr>
        <w:pStyle w:val="activity-unnumbered"/>
        <w:spacing w:before="120" w:after="60"/>
        <w:rPr>
          <w:rStyle w:val="wol"/>
          <w:u w:val="none"/>
        </w:rPr>
      </w:pPr>
      <w:r>
        <w:t>1</w:t>
      </w:r>
      <w:r w:rsidRPr="006F28DE">
        <w:tab/>
      </w:r>
      <w:r>
        <w:t xml:space="preserve">In 2050, people will </w:t>
      </w:r>
      <w:r w:rsidRPr="004727DA">
        <w:rPr>
          <w:rStyle w:val="wol"/>
        </w:rPr>
        <w:t>                                                                                       </w:t>
      </w:r>
      <w:proofErr w:type="gramStart"/>
      <w:r w:rsidRPr="004727DA">
        <w:rPr>
          <w:rStyle w:val="wol"/>
        </w:rPr>
        <w:t>  </w:t>
      </w:r>
      <w:r w:rsidRPr="00B74DEB">
        <w:rPr>
          <w:rStyle w:val="wol"/>
          <w:u w:val="none"/>
        </w:rPr>
        <w:t>.</w:t>
      </w:r>
      <w:proofErr w:type="gramEnd"/>
    </w:p>
    <w:p w14:paraId="586C3586" w14:textId="47D0A00E" w:rsidR="00FD0FA2" w:rsidRPr="002D2043" w:rsidRDefault="00EB5194" w:rsidP="0084636C">
      <w:pPr>
        <w:pStyle w:val="activity-unnumbered"/>
        <w:spacing w:before="60" w:after="60"/>
      </w:pPr>
      <w:r>
        <w:t>2</w:t>
      </w:r>
      <w:r w:rsidRPr="006F28DE">
        <w:tab/>
      </w:r>
      <w:r>
        <w:t xml:space="preserve">Children will </w:t>
      </w:r>
      <w:r w:rsidRPr="004727DA">
        <w:rPr>
          <w:rStyle w:val="wol"/>
        </w:rPr>
        <w:t>                                                                                                    </w:t>
      </w:r>
      <w:proofErr w:type="gramStart"/>
      <w:r w:rsidRPr="004727DA">
        <w:rPr>
          <w:rStyle w:val="wol"/>
        </w:rPr>
        <w:t>  </w:t>
      </w:r>
      <w:r w:rsidRPr="00B74DEB">
        <w:rPr>
          <w:rStyle w:val="wol"/>
          <w:u w:val="none"/>
        </w:rPr>
        <w:t>.</w:t>
      </w:r>
      <w:proofErr w:type="gramEnd"/>
    </w:p>
    <w:p w14:paraId="4A4E3583" w14:textId="4C9E5863" w:rsidR="00FD0FA2" w:rsidRPr="002D2043" w:rsidRDefault="00FD0FA2" w:rsidP="00FD0FA2">
      <w:pPr>
        <w:pStyle w:val="marks"/>
        <w:spacing w:before="240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  <w:r w:rsidRPr="002D2043">
        <w:rPr>
          <w:rStyle w:val="marks-frame"/>
        </w:rPr>
        <w:t xml:space="preserve">     / </w:t>
      </w:r>
      <w:r w:rsidR="0084636C">
        <w:rPr>
          <w:rStyle w:val="marks-frame"/>
        </w:rPr>
        <w:t>4</w:t>
      </w:r>
      <w:r w:rsidRPr="002D2043">
        <w:rPr>
          <w:rStyle w:val="marks-frame"/>
        </w:rPr>
        <w:t> </w:t>
      </w:r>
    </w:p>
    <w:p w14:paraId="598E474B" w14:textId="77777777" w:rsidR="00744FC9" w:rsidRDefault="00744FC9">
      <w:pPr>
        <w:keepNext w:val="0"/>
        <w:keepLines w:val="0"/>
        <w:rPr>
          <w:rFonts w:asciiTheme="minorHAnsi" w:eastAsia="Times New Roman" w:hAnsiTheme="minorHAnsi"/>
          <w:b/>
          <w:color w:val="000000"/>
          <w:sz w:val="32"/>
          <w:szCs w:val="32"/>
        </w:rPr>
      </w:pPr>
      <w:r>
        <w:br w:type="page"/>
      </w:r>
    </w:p>
    <w:p w14:paraId="4C5BBDDA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8F209F" wp14:editId="74824A8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B5B14" w14:textId="77777777" w:rsidR="00170375" w:rsidRPr="00E63C15" w:rsidRDefault="00170375" w:rsidP="00170375">
                            <w:pPr>
                              <w:pageBreakBefore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68F209F" id="Rounded Rectangle 26" o:spid="_x0000_s1036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KTw/Li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D1B5B14" w14:textId="77777777" w:rsidR="00170375" w:rsidRPr="00E63C15" w:rsidRDefault="00170375" w:rsidP="00170375">
                      <w:pPr>
                        <w:pageBreakBefore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D63D827" w14:textId="7840C54D" w:rsidR="0024724A" w:rsidRDefault="00FD0FA2" w:rsidP="0024724A">
      <w:pPr>
        <w:pStyle w:val="instruction"/>
      </w:pPr>
      <w:r>
        <w:t>7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4284C2A2" wp14:editId="457356BF">
            <wp:extent cx="180000" cy="180000"/>
            <wp:effectExtent l="0" t="0" r="0" b="0"/>
            <wp:docPr id="49" name="Picture 4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0936BE">
        <w:rPr>
          <w:color w:val="767171" w:themeColor="background2" w:themeShade="80"/>
        </w:rPr>
        <w:t>6</w:t>
      </w:r>
      <w:r>
        <w:t xml:space="preserve"> </w:t>
      </w:r>
      <w:r w:rsidR="0024724A">
        <w:t>Listen to the interview and tick</w:t>
      </w:r>
      <w:r w:rsidR="00102A85">
        <w:t xml:space="preserve"> (</w:t>
      </w:r>
      <w:r w:rsidR="00102A85" w:rsidRPr="007C6741">
        <w:rPr>
          <w:noProof/>
          <w:position w:val="-6"/>
          <w:lang w:eastAsia="es-ES"/>
        </w:rPr>
        <w:drawing>
          <wp:inline distT="0" distB="0" distL="0" distR="0" wp14:anchorId="67DE0119" wp14:editId="4ADD0C19">
            <wp:extent cx="162000" cy="183600"/>
            <wp:effectExtent l="0" t="0" r="3175" b="0"/>
            <wp:docPr id="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2A85">
        <w:t>)</w:t>
      </w:r>
      <w:r w:rsidR="0024724A">
        <w:t>.</w:t>
      </w:r>
    </w:p>
    <w:p w14:paraId="0A683E04" w14:textId="77777777" w:rsidR="0024724A" w:rsidRDefault="0024724A" w:rsidP="0024724A">
      <w:pPr>
        <w:pStyle w:val="activity-numbered"/>
      </w:pPr>
      <w:r>
        <w:t>1</w:t>
      </w:r>
      <w:r>
        <w:tab/>
        <w:t xml:space="preserve"> In Japan many people travel in </w:t>
      </w:r>
      <w:proofErr w:type="gramStart"/>
      <w:r>
        <w:t>… .</w:t>
      </w:r>
      <w:proofErr w:type="gramEnd"/>
    </w:p>
    <w:p w14:paraId="5C1FDDDE" w14:textId="77777777" w:rsidR="0024724A" w:rsidRDefault="0024724A" w:rsidP="0024724A">
      <w:pPr>
        <w:pStyle w:val="activity-numbered--mpc"/>
      </w:pPr>
      <w:r>
        <w:t>A</w:t>
      </w:r>
      <w:r w:rsidRPr="00A2164D">
        <w:tab/>
      </w:r>
      <w:r w:rsidRPr="0000718C">
        <w:rPr>
          <w:rStyle w:val="checkbox"/>
        </w:rPr>
        <w:t>☐</w:t>
      </w:r>
      <w:r>
        <w:t> high-speed trains</w:t>
      </w:r>
      <w:r>
        <w:tab/>
        <w:t>B</w:t>
      </w:r>
      <w:r w:rsidRPr="00A2164D">
        <w:tab/>
      </w:r>
      <w:r w:rsidRPr="0000718C">
        <w:rPr>
          <w:rStyle w:val="checkbox"/>
        </w:rPr>
        <w:t>☐</w:t>
      </w:r>
      <w:r>
        <w:t> planes</w:t>
      </w:r>
    </w:p>
    <w:p w14:paraId="4D8F7340" w14:textId="77777777" w:rsidR="0024724A" w:rsidRDefault="0024724A" w:rsidP="0024724A">
      <w:pPr>
        <w:pStyle w:val="activity-numbered"/>
      </w:pPr>
      <w:r>
        <w:t>2</w:t>
      </w:r>
      <w:r>
        <w:tab/>
        <w:t>Planes are … than trains.</w:t>
      </w:r>
    </w:p>
    <w:p w14:paraId="134543C8" w14:textId="77777777" w:rsidR="0024724A" w:rsidRDefault="0024724A" w:rsidP="0024724A">
      <w:pPr>
        <w:pStyle w:val="activity-numbered--mpc"/>
      </w:pPr>
      <w:r>
        <w:t>A</w:t>
      </w:r>
      <w:r w:rsidRPr="00A2164D">
        <w:tab/>
      </w:r>
      <w:r w:rsidRPr="0000718C">
        <w:rPr>
          <w:rStyle w:val="checkbox"/>
        </w:rPr>
        <w:t>☐</w:t>
      </w:r>
      <w:r>
        <w:t> safer</w:t>
      </w:r>
      <w:r>
        <w:tab/>
        <w:t>B</w:t>
      </w:r>
      <w:r w:rsidRPr="00A2164D">
        <w:tab/>
      </w:r>
      <w:r w:rsidRPr="0000718C">
        <w:rPr>
          <w:rStyle w:val="checkbox"/>
        </w:rPr>
        <w:t>☐</w:t>
      </w:r>
      <w:r>
        <w:t> faster</w:t>
      </w:r>
    </w:p>
    <w:p w14:paraId="634607DA" w14:textId="77777777" w:rsidR="0024724A" w:rsidRDefault="0024724A" w:rsidP="0024724A">
      <w:pPr>
        <w:pStyle w:val="activity-numbered"/>
      </w:pPr>
      <w:r>
        <w:t>3</w:t>
      </w:r>
      <w:r>
        <w:tab/>
        <w:t xml:space="preserve">In the future children will use </w:t>
      </w:r>
      <w:proofErr w:type="gramStart"/>
      <w:r>
        <w:t>… .</w:t>
      </w:r>
      <w:proofErr w:type="gramEnd"/>
    </w:p>
    <w:p w14:paraId="10A818E1" w14:textId="77777777" w:rsidR="0024724A" w:rsidRDefault="0024724A" w:rsidP="0024724A">
      <w:pPr>
        <w:pStyle w:val="activity-numbered--mpc"/>
      </w:pPr>
      <w:r>
        <w:t>A</w:t>
      </w:r>
      <w:r w:rsidRPr="00A2164D">
        <w:tab/>
      </w:r>
      <w:r w:rsidRPr="0000718C">
        <w:rPr>
          <w:rStyle w:val="checkbox"/>
        </w:rPr>
        <w:t>☐</w:t>
      </w:r>
      <w:r>
        <w:t> skateboards</w:t>
      </w:r>
      <w:r>
        <w:tab/>
        <w:t>B</w:t>
      </w:r>
      <w:r w:rsidRPr="00A2164D">
        <w:tab/>
      </w:r>
      <w:r w:rsidRPr="0000718C">
        <w:rPr>
          <w:rStyle w:val="checkbox"/>
        </w:rPr>
        <w:t>☐</w:t>
      </w:r>
      <w:r>
        <w:t> hoverboards</w:t>
      </w:r>
    </w:p>
    <w:p w14:paraId="1BCF2BAF" w14:textId="77777777" w:rsidR="0024724A" w:rsidRDefault="0024724A" w:rsidP="0024724A">
      <w:pPr>
        <w:pStyle w:val="activity-numbered"/>
      </w:pPr>
      <w:r>
        <w:t>4</w:t>
      </w:r>
      <w:r>
        <w:tab/>
        <w:t>One day Ken will … the city.</w:t>
      </w:r>
    </w:p>
    <w:p w14:paraId="75CB9809" w14:textId="77777777" w:rsidR="0024724A" w:rsidRDefault="0024724A" w:rsidP="0024724A">
      <w:pPr>
        <w:pStyle w:val="activity-numbered--mpc"/>
      </w:pPr>
      <w:r>
        <w:t>A</w:t>
      </w:r>
      <w:r w:rsidRPr="00A2164D">
        <w:tab/>
      </w:r>
      <w:r w:rsidRPr="0000718C">
        <w:rPr>
          <w:rStyle w:val="checkbox"/>
        </w:rPr>
        <w:t>☐</w:t>
      </w:r>
      <w:r>
        <w:t> fly over</w:t>
      </w:r>
      <w:r>
        <w:tab/>
        <w:t>B</w:t>
      </w:r>
      <w:r w:rsidRPr="00A2164D">
        <w:tab/>
      </w:r>
      <w:r w:rsidRPr="0000718C">
        <w:rPr>
          <w:rStyle w:val="checkbox"/>
        </w:rPr>
        <w:t>☐</w:t>
      </w:r>
      <w:r>
        <w:t xml:space="preserve"> fly through </w:t>
      </w:r>
    </w:p>
    <w:p w14:paraId="12117366" w14:textId="1E948BB4" w:rsidR="00FD0FA2" w:rsidRDefault="0024724A" w:rsidP="0024724A">
      <w:pPr>
        <w:pStyle w:val="instruction"/>
        <w:ind w:right="-27"/>
        <w:jc w:val="right"/>
        <w:rPr>
          <w:rStyle w:val="marks-frame"/>
        </w:rPr>
      </w:pPr>
      <w:r w:rsidRPr="006F28DE">
        <w:rPr>
          <w:rStyle w:val="marks-frame"/>
        </w:rPr>
        <w:t xml:space="preserve">     / </w:t>
      </w:r>
      <w:r>
        <w:rPr>
          <w:rStyle w:val="marks-frame"/>
        </w:rPr>
        <w:t>4</w:t>
      </w:r>
      <w:r w:rsidRPr="006F28DE">
        <w:rPr>
          <w:rStyle w:val="marks-frame"/>
        </w:rPr>
        <w:t> </w:t>
      </w:r>
    </w:p>
    <w:p w14:paraId="5BE7EDE1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9DA76E" wp14:editId="4DA7FA02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136A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9DA76E" id="Rounded Rectangle 27" o:spid="_x0000_s1037" style="position:absolute;margin-left:0;margin-top:-.05pt;width:117.35pt;height:21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lFRbpQIAALo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LJRUW6UCAAC6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21A136A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202392" w14:textId="203851E9" w:rsidR="00FD0FA2" w:rsidRDefault="00FD0FA2" w:rsidP="00FD0FA2">
      <w:pPr>
        <w:pStyle w:val="instruction"/>
      </w:pPr>
      <w:r>
        <w:t>8</w:t>
      </w:r>
      <w:r>
        <w:tab/>
      </w:r>
      <w:r w:rsidR="009661D0" w:rsidRPr="005D5829">
        <w:t xml:space="preserve">Look </w:t>
      </w:r>
      <w:r w:rsidR="009661D0">
        <w:t>and answer the questions</w:t>
      </w:r>
      <w:r w:rsidR="009661D0" w:rsidRPr="005D5829">
        <w:t>.</w:t>
      </w:r>
      <w:r w:rsidRPr="00FE7652">
        <w:t xml:space="preserve"> 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24724A" w14:paraId="2772D47C" w14:textId="77777777" w:rsidTr="0024724A">
        <w:trPr>
          <w:cantSplit/>
          <w:trHeight w:val="2608"/>
        </w:trPr>
        <w:tc>
          <w:tcPr>
            <w:tcW w:w="2777" w:type="dxa"/>
            <w:vAlign w:val="center"/>
          </w:tcPr>
          <w:p w14:paraId="2596A39D" w14:textId="77777777" w:rsidR="0024724A" w:rsidRDefault="0024724A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2A87CA" wp14:editId="040E6C31">
                  <wp:extent cx="1581912" cy="1618700"/>
                  <wp:effectExtent l="0" t="0" r="5715" b="0"/>
                  <wp:docPr id="102631437" name="Picture 102631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1653" cy="163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F0F9601" w14:textId="77777777" w:rsidR="0024724A" w:rsidRDefault="0024724A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CB0806" wp14:editId="04F1470E">
                  <wp:extent cx="1627948" cy="1609344"/>
                  <wp:effectExtent l="0" t="0" r="0" b="3810"/>
                  <wp:docPr id="102631438" name="Picture 102631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972" cy="1635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3FA6148" w14:textId="77777777" w:rsidR="0024724A" w:rsidRDefault="0024724A" w:rsidP="0047392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70B56C" wp14:editId="4C2347E3">
                  <wp:extent cx="1638000" cy="1627200"/>
                  <wp:effectExtent l="0" t="0" r="635" b="0"/>
                  <wp:docPr id="102631439" name="Picture 102631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000" cy="16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F55486" w14:textId="77777777" w:rsidR="0024724A" w:rsidRDefault="0024724A" w:rsidP="0024724A">
      <w:pPr>
        <w:pStyle w:val="activity-bulleted"/>
        <w:numPr>
          <w:ilvl w:val="0"/>
          <w:numId w:val="0"/>
        </w:numPr>
        <w:spacing w:before="60" w:after="60"/>
        <w:ind w:left="284"/>
      </w:pPr>
      <w:r>
        <w:t>1</w:t>
      </w:r>
      <w:r>
        <w:tab/>
        <w:t>What kinds of transport can you see?</w:t>
      </w:r>
    </w:p>
    <w:p w14:paraId="2AB873DE" w14:textId="77777777" w:rsidR="0024724A" w:rsidRPr="001D63D0" w:rsidRDefault="0024724A" w:rsidP="0024724A">
      <w:pPr>
        <w:pStyle w:val="activity-bulleted"/>
        <w:numPr>
          <w:ilvl w:val="0"/>
          <w:numId w:val="0"/>
        </w:numPr>
        <w:spacing w:before="60" w:after="60"/>
        <w:ind w:left="284"/>
      </w:pPr>
      <w:r>
        <w:t>2</w:t>
      </w:r>
      <w:r>
        <w:tab/>
        <w:t>Which one do you think is the fastest?</w:t>
      </w:r>
    </w:p>
    <w:p w14:paraId="1BD716E9" w14:textId="203C03DA" w:rsidR="0024724A" w:rsidRDefault="0024724A" w:rsidP="0024724A">
      <w:pPr>
        <w:pStyle w:val="activity-bulleted"/>
        <w:numPr>
          <w:ilvl w:val="0"/>
          <w:numId w:val="0"/>
        </w:numPr>
        <w:spacing w:before="60" w:after="60"/>
        <w:ind w:left="284"/>
      </w:pPr>
      <w:r>
        <w:t>3</w:t>
      </w:r>
      <w:r>
        <w:tab/>
        <w:t>How would you like to travel in the future? Why?</w:t>
      </w:r>
    </w:p>
    <w:p w14:paraId="53459C6C" w14:textId="067FCF07" w:rsidR="00FD0FA2" w:rsidRPr="00683C0B" w:rsidRDefault="00FD0FA2" w:rsidP="00FD0FA2">
      <w:pPr>
        <w:pStyle w:val="marks"/>
        <w:spacing w:before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073D61">
        <w:rPr>
          <w:rStyle w:val="marks-frame"/>
        </w:rPr>
        <w:t>6</w:t>
      </w:r>
      <w:r w:rsidRPr="002D2043">
        <w:rPr>
          <w:rStyle w:val="marks-frame"/>
        </w:rPr>
        <w:t> </w:t>
      </w:r>
    </w:p>
    <w:p w14:paraId="308EC855" w14:textId="77777777" w:rsidR="00FD0FA2" w:rsidRPr="000F6548" w:rsidRDefault="00FD0FA2" w:rsidP="00FD0FA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E99105A" wp14:editId="73A2E5A8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2CBE66" w14:textId="51A20579" w:rsidR="00FD0FA2" w:rsidRDefault="00FD0FA2" w:rsidP="00FD0FA2">
                            <w:pPr>
                              <w:jc w:val="center"/>
                            </w:pPr>
                            <w:r>
                              <w:t>4</w:t>
                            </w:r>
                            <w:r w:rsidR="000936BE"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9128F9" wp14:editId="4FDD8ABC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E99105A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8" type="#_x0000_t202" style="position:absolute;left:0;text-align:left;margin-left:400.8pt;margin-top:63.7pt;width:36.1pt;height:27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" filled="f" stroked="f" strokeweight=".5pt">
                <v:textbox inset=",2mm">
                  <w:txbxContent>
                    <w:p w14:paraId="392CBE66" w14:textId="51A20579" w:rsidR="00FD0FA2" w:rsidRDefault="00FD0FA2" w:rsidP="00FD0FA2">
                      <w:pPr>
                        <w:jc w:val="center"/>
                      </w:pPr>
                      <w:r>
                        <w:t>4</w:t>
                      </w:r>
                      <w:r w:rsidR="000936BE"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49128F9" wp14:editId="4FDD8ABC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FA89327" wp14:editId="4B516068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D8802" w14:textId="3789B68B" w:rsidR="00B40B86" w:rsidRPr="000F6548" w:rsidRDefault="00B40B86" w:rsidP="00FD0FA2">
      <w:pPr>
        <w:pStyle w:val="instruction"/>
      </w:pPr>
    </w:p>
    <w:sectPr w:rsidR="00B40B86" w:rsidRPr="000F6548" w:rsidSect="00224951">
      <w:headerReference w:type="default" r:id="rId32"/>
      <w:footerReference w:type="default" r:id="rId33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06E813" w14:textId="77777777" w:rsidR="00192E74" w:rsidRDefault="00192E74" w:rsidP="00B7780C">
      <w:r>
        <w:separator/>
      </w:r>
    </w:p>
  </w:endnote>
  <w:endnote w:type="continuationSeparator" w:id="0">
    <w:p w14:paraId="5C9DBE6E" w14:textId="77777777" w:rsidR="00192E74" w:rsidRDefault="00192E74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altName w:val="Sylfae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Arial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badi">
    <w:panose1 w:val="020B0502020104020204"/>
    <w:charset w:val="00"/>
    <w:family w:val="swiss"/>
    <w:notTrueType/>
    <w:pitch w:val="variable"/>
    <w:sig w:usb0="A00000AF" w:usb1="4000204A" w:usb2="00000000" w:usb3="00000000" w:csb0="0000009B" w:csb1="00000000"/>
  </w:font>
  <w:font w:name="Abadi Extra Light">
    <w:altName w:val="Abadi Extra Light"/>
    <w:panose1 w:val="020B0204020104020204"/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4423B" w14:textId="77777777" w:rsidR="00800986" w:rsidRPr="002C6E3B" w:rsidRDefault="00800986" w:rsidP="002C6E3B">
    <w:pPr>
      <w:pStyle w:val="Footer"/>
    </w:pPr>
    <w:r w:rsidRPr="002C6E3B">
      <w:fldChar w:fldCharType="begin"/>
    </w:r>
    <w:r w:rsidRPr="002C6E3B">
      <w:instrText xml:space="preserve"> PAGE </w:instrText>
    </w:r>
    <w:r w:rsidRPr="002C6E3B">
      <w:fldChar w:fldCharType="separate"/>
    </w:r>
    <w:r w:rsidR="0010690D">
      <w:rPr>
        <w:noProof/>
      </w:rPr>
      <w:t>4</w:t>
    </w:r>
    <w:r w:rsidRPr="002C6E3B">
      <w:fldChar w:fldCharType="end"/>
    </w:r>
  </w:p>
  <w:p w14:paraId="143D922D" w14:textId="6AA947B6" w:rsidR="00800986" w:rsidRPr="002C6E3B" w:rsidRDefault="00E56211" w:rsidP="00E56211">
    <w:pPr>
      <w:pStyle w:val="Footer"/>
      <w:tabs>
        <w:tab w:val="clear" w:pos="8505"/>
        <w:tab w:val="right" w:pos="9632"/>
      </w:tabs>
    </w:pPr>
    <w:r>
      <w:rPr>
        <w:rStyle w:val="PageNumber"/>
      </w:rPr>
      <w:t xml:space="preserve">Photocopiable </w:t>
    </w:r>
    <w:r w:rsidRPr="00977088">
      <w:rPr>
        <w:rStyle w:val="PageNumber"/>
      </w:rPr>
      <w:t>© Oxford University Press</w:t>
    </w:r>
    <w:r w:rsidRPr="00DA2675">
      <w:rPr>
        <w:rStyle w:val="PageNumber"/>
      </w:rPr>
      <w:tab/>
    </w:r>
    <w:r w:rsidR="00A30E40">
      <w:rPr>
        <w:rStyle w:val="PageNumber"/>
      </w:rPr>
      <w:t>Beehive 4</w:t>
    </w:r>
    <w:r w:rsidR="00A30E40" w:rsidRPr="00DA2675">
      <w:rPr>
        <w:rStyle w:val="PageNumber"/>
      </w:rPr>
      <w:t xml:space="preserve"> • </w:t>
    </w:r>
    <w:r w:rsidR="00A30E40">
      <w:rPr>
        <w:rStyle w:val="PageNumber"/>
      </w:rPr>
      <w:t xml:space="preserve">Unit </w:t>
    </w:r>
    <w:r w:rsidR="00A30E40">
      <w:rPr>
        <w:rStyle w:val="PageNumber"/>
      </w:rPr>
      <w:t>6</w:t>
    </w:r>
    <w:r w:rsidR="00A30E40">
      <w:rPr>
        <w:rStyle w:val="PageNumber"/>
      </w:rPr>
      <w:t xml:space="preserve"> test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2AF251" w14:textId="77777777" w:rsidR="00192E74" w:rsidRDefault="00192E74" w:rsidP="00B7780C">
      <w:r>
        <w:separator/>
      </w:r>
    </w:p>
  </w:footnote>
  <w:footnote w:type="continuationSeparator" w:id="0">
    <w:p w14:paraId="045413C6" w14:textId="77777777" w:rsidR="00192E74" w:rsidRDefault="00192E74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14829" w14:textId="77777777" w:rsidR="001B5B02" w:rsidRPr="00224951" w:rsidRDefault="001B5B02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59264" behindDoc="0" locked="0" layoutInCell="1" allowOverlap="1" wp14:anchorId="35EB35BA" wp14:editId="113CB51C">
          <wp:simplePos x="0" y="0"/>
          <wp:positionH relativeFrom="column">
            <wp:posOffset>101890</wp:posOffset>
          </wp:positionH>
          <wp:positionV relativeFrom="page">
            <wp:posOffset>73152</wp:posOffset>
          </wp:positionV>
          <wp:extent cx="1066798" cy="711199"/>
          <wp:effectExtent l="0" t="0" r="635" b="63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798" cy="7111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4B59">
      <w:rPr>
        <w:position w:val="48"/>
      </w:rPr>
      <w:tab/>
    </w:r>
    <w:r w:rsidRPr="00224951">
      <w:rPr>
        <w:position w:val="-24"/>
      </w:rPr>
      <w:t xml:space="preserve">Name: </w:t>
    </w:r>
    <w:r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39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52196"/>
    <w:rsid w:val="0005545F"/>
    <w:rsid w:val="00056F6D"/>
    <w:rsid w:val="00057839"/>
    <w:rsid w:val="00062DDF"/>
    <w:rsid w:val="00063C97"/>
    <w:rsid w:val="0006545C"/>
    <w:rsid w:val="00073D61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6BE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4807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2A8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339F"/>
    <w:rsid w:val="0013346E"/>
    <w:rsid w:val="00133B42"/>
    <w:rsid w:val="00135392"/>
    <w:rsid w:val="00136294"/>
    <w:rsid w:val="00136EA0"/>
    <w:rsid w:val="0013762A"/>
    <w:rsid w:val="001412FE"/>
    <w:rsid w:val="00141B75"/>
    <w:rsid w:val="00141F22"/>
    <w:rsid w:val="00142C7A"/>
    <w:rsid w:val="00151C39"/>
    <w:rsid w:val="00152E78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2E74"/>
    <w:rsid w:val="00194765"/>
    <w:rsid w:val="00195AD7"/>
    <w:rsid w:val="001A1161"/>
    <w:rsid w:val="001A145B"/>
    <w:rsid w:val="001A37EA"/>
    <w:rsid w:val="001A43FF"/>
    <w:rsid w:val="001A4458"/>
    <w:rsid w:val="001A5888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59DA"/>
    <w:rsid w:val="002071D5"/>
    <w:rsid w:val="0021023C"/>
    <w:rsid w:val="00211864"/>
    <w:rsid w:val="002127FE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24A"/>
    <w:rsid w:val="00247D46"/>
    <w:rsid w:val="002531A7"/>
    <w:rsid w:val="00257BB8"/>
    <w:rsid w:val="002608CD"/>
    <w:rsid w:val="002610A9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6D3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2105"/>
    <w:rsid w:val="002F2330"/>
    <w:rsid w:val="002F2AA2"/>
    <w:rsid w:val="002F3A7B"/>
    <w:rsid w:val="002F3FD5"/>
    <w:rsid w:val="002F4FA3"/>
    <w:rsid w:val="002F56DD"/>
    <w:rsid w:val="002F7C6F"/>
    <w:rsid w:val="002F7E0F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098E"/>
    <w:rsid w:val="003A4CC1"/>
    <w:rsid w:val="003A4F79"/>
    <w:rsid w:val="003A5AA5"/>
    <w:rsid w:val="003B2C55"/>
    <w:rsid w:val="003B342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14D4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5BB3"/>
    <w:rsid w:val="0048725C"/>
    <w:rsid w:val="00487408"/>
    <w:rsid w:val="00490051"/>
    <w:rsid w:val="0049123C"/>
    <w:rsid w:val="004928B9"/>
    <w:rsid w:val="00493051"/>
    <w:rsid w:val="004930AF"/>
    <w:rsid w:val="00496772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6EC"/>
    <w:rsid w:val="004D5F30"/>
    <w:rsid w:val="004D6400"/>
    <w:rsid w:val="004D7694"/>
    <w:rsid w:val="004E3F86"/>
    <w:rsid w:val="004E428F"/>
    <w:rsid w:val="004E5785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B54"/>
    <w:rsid w:val="00554D03"/>
    <w:rsid w:val="0055510C"/>
    <w:rsid w:val="0055793B"/>
    <w:rsid w:val="00562029"/>
    <w:rsid w:val="005625AC"/>
    <w:rsid w:val="005626C1"/>
    <w:rsid w:val="005631D3"/>
    <w:rsid w:val="0056397B"/>
    <w:rsid w:val="00566A22"/>
    <w:rsid w:val="00566E2D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3FD4"/>
    <w:rsid w:val="0060001C"/>
    <w:rsid w:val="00601C4B"/>
    <w:rsid w:val="00604771"/>
    <w:rsid w:val="006055A1"/>
    <w:rsid w:val="00606D31"/>
    <w:rsid w:val="00606E47"/>
    <w:rsid w:val="00612F39"/>
    <w:rsid w:val="006147C2"/>
    <w:rsid w:val="006171B9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2F64"/>
    <w:rsid w:val="006A3FCA"/>
    <w:rsid w:val="006A5AF6"/>
    <w:rsid w:val="006A6B18"/>
    <w:rsid w:val="006A7731"/>
    <w:rsid w:val="006B20A6"/>
    <w:rsid w:val="006B35D6"/>
    <w:rsid w:val="006B4C3C"/>
    <w:rsid w:val="006C1548"/>
    <w:rsid w:val="006C1A2C"/>
    <w:rsid w:val="006C2333"/>
    <w:rsid w:val="006C3AC2"/>
    <w:rsid w:val="006D0EB7"/>
    <w:rsid w:val="006D1E21"/>
    <w:rsid w:val="006D23F6"/>
    <w:rsid w:val="006D4204"/>
    <w:rsid w:val="006D4C47"/>
    <w:rsid w:val="006E2E03"/>
    <w:rsid w:val="006E3A05"/>
    <w:rsid w:val="006E4BA9"/>
    <w:rsid w:val="006E5040"/>
    <w:rsid w:val="006E5494"/>
    <w:rsid w:val="006E698B"/>
    <w:rsid w:val="006E7BDF"/>
    <w:rsid w:val="006F0BCF"/>
    <w:rsid w:val="006F120A"/>
    <w:rsid w:val="006F38F5"/>
    <w:rsid w:val="006F5406"/>
    <w:rsid w:val="006F5A06"/>
    <w:rsid w:val="006F6A75"/>
    <w:rsid w:val="006F705F"/>
    <w:rsid w:val="006F72FF"/>
    <w:rsid w:val="006F7CC1"/>
    <w:rsid w:val="00700AA5"/>
    <w:rsid w:val="00701451"/>
    <w:rsid w:val="007031D0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972A6"/>
    <w:rsid w:val="00797705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36C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1AA8"/>
    <w:rsid w:val="0090204B"/>
    <w:rsid w:val="0090298C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5B10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092A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61D0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510"/>
    <w:rsid w:val="009C463F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CA7"/>
    <w:rsid w:val="00A109EB"/>
    <w:rsid w:val="00A10CA0"/>
    <w:rsid w:val="00A13012"/>
    <w:rsid w:val="00A15510"/>
    <w:rsid w:val="00A21454"/>
    <w:rsid w:val="00A2164D"/>
    <w:rsid w:val="00A21AC2"/>
    <w:rsid w:val="00A23291"/>
    <w:rsid w:val="00A24E2C"/>
    <w:rsid w:val="00A26D0B"/>
    <w:rsid w:val="00A26FC0"/>
    <w:rsid w:val="00A30E4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6195"/>
    <w:rsid w:val="00A90B7C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2219"/>
    <w:rsid w:val="00AB4D61"/>
    <w:rsid w:val="00AB5A8C"/>
    <w:rsid w:val="00AB5AFF"/>
    <w:rsid w:val="00AB629F"/>
    <w:rsid w:val="00AB7002"/>
    <w:rsid w:val="00AC0C91"/>
    <w:rsid w:val="00AC0F84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5C9F"/>
    <w:rsid w:val="00BA73EC"/>
    <w:rsid w:val="00BA7750"/>
    <w:rsid w:val="00BB0F26"/>
    <w:rsid w:val="00BB5911"/>
    <w:rsid w:val="00BB5DBE"/>
    <w:rsid w:val="00BB6D3D"/>
    <w:rsid w:val="00BC053C"/>
    <w:rsid w:val="00BC0CBE"/>
    <w:rsid w:val="00BC2B28"/>
    <w:rsid w:val="00BD0B7D"/>
    <w:rsid w:val="00BD54B2"/>
    <w:rsid w:val="00BD5860"/>
    <w:rsid w:val="00BD6BCE"/>
    <w:rsid w:val="00BD7028"/>
    <w:rsid w:val="00BD7858"/>
    <w:rsid w:val="00BE0965"/>
    <w:rsid w:val="00BE2835"/>
    <w:rsid w:val="00BE3AFD"/>
    <w:rsid w:val="00BE580A"/>
    <w:rsid w:val="00BE669E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96092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AAF"/>
    <w:rsid w:val="00E23EB6"/>
    <w:rsid w:val="00E2520B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3C99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B5194"/>
    <w:rsid w:val="00EC0263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28D1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5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EE28D1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customStyle="1" w:styleId="instruction">
    <w:name w:val="instruction"/>
    <w:uiPriority w:val="1"/>
    <w:qFormat/>
    <w:rsid w:val="00EE28D1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26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EE28D1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9C4510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4" w:color="A6A6A6"/>
      </w:pBdr>
      <w:spacing w:before="120" w:after="240" w:line="320" w:lineRule="exact"/>
      <w:ind w:left="397" w:right="4354"/>
    </w:pPr>
    <w:rPr>
      <w:rFonts w:asciiTheme="minorHAnsi" w:hAnsiTheme="minorHAnsi"/>
      <w:spacing w:val="-4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EE28D1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8.emf"/><Relationship Id="rId26" Type="http://schemas.openxmlformats.org/officeDocument/2006/relationships/image" Target="media/image16.jpg"/><Relationship Id="rId3" Type="http://schemas.openxmlformats.org/officeDocument/2006/relationships/customXml" Target="../customXml/item3.xml"/><Relationship Id="rId21" Type="http://schemas.openxmlformats.org/officeDocument/2006/relationships/image" Target="media/image11.jp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image" Target="media/image15.jpe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31" Type="http://schemas.openxmlformats.org/officeDocument/2006/relationships/image" Target="media/image20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jpeg"/><Relationship Id="rId27" Type="http://schemas.openxmlformats.org/officeDocument/2006/relationships/image" Target="media/image17.jpg"/><Relationship Id="rId30" Type="http://schemas.openxmlformats.org/officeDocument/2006/relationships/image" Target="media/image190.emf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975D18DB535449907CCB543CE9A246" ma:contentTypeVersion="9" ma:contentTypeDescription="Create a new document." ma:contentTypeScope="" ma:versionID="f97001b1ceccef1444442476040f30ce">
  <xsd:schema xmlns:xsd="http://www.w3.org/2001/XMLSchema" xmlns:xs="http://www.w3.org/2001/XMLSchema" xmlns:p="http://schemas.microsoft.com/office/2006/metadata/properties" xmlns:ns2="c1820628-dc9e-427a-8eba-50e730be40f5" targetNamespace="http://schemas.microsoft.com/office/2006/metadata/properties" ma:root="true" ma:fieldsID="56a0b7f56de52671a9f48606e9e145c5" ns2:_="">
    <xsd:import namespace="c1820628-dc9e-427a-8eba-50e730be40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20628-dc9e-427a-8eba-50e730be40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9587788-EAA9-4D61-BF13-79D4A2E1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20628-dc9e-427a-8eba-50e730be40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C964E9D-6905-A942-8210-F6FFF1A272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C:\Users\freia\Downloads\CBA Primary author template C V4.dotx</Template>
  <TotalTime>26</TotalTime>
  <Pages>4</Pages>
  <Words>463</Words>
  <Characters>2642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Microsoft Office User</cp:lastModifiedBy>
  <cp:revision>19</cp:revision>
  <cp:lastPrinted>2022-08-15T11:10:00Z</cp:lastPrinted>
  <dcterms:created xsi:type="dcterms:W3CDTF">2022-05-17T09:55:00Z</dcterms:created>
  <dcterms:modified xsi:type="dcterms:W3CDTF">2022-08-15T11:10:00Z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0x01010087975D18DB535449907CCB543CE9A246</vt:lpwstr>
  </property>
</Properties>
</file>